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440" w:rsidRDefault="00580440" w:rsidP="008D7681">
      <w:r>
        <w:t xml:space="preserve">                                                                            УТВЕРЖДЁН</w:t>
      </w:r>
    </w:p>
    <w:p w:rsidR="00580440" w:rsidRDefault="00580440" w:rsidP="008D7681">
      <w:r>
        <w:t xml:space="preserve">                                                                            постановлением Администрации   </w:t>
      </w:r>
    </w:p>
    <w:p w:rsidR="00580440" w:rsidRDefault="00580440" w:rsidP="008D7681">
      <w:r>
        <w:t xml:space="preserve">                                                                            города Королёва Московской области </w:t>
      </w:r>
    </w:p>
    <w:p w:rsidR="00580440" w:rsidRDefault="00580440" w:rsidP="008D7681">
      <w:r>
        <w:t xml:space="preserve">                                                                            от  25.04.2014  № 686 </w:t>
      </w:r>
    </w:p>
    <w:p w:rsidR="00580440" w:rsidRDefault="00580440" w:rsidP="008D7681"/>
    <w:p w:rsidR="00580440" w:rsidRDefault="00580440" w:rsidP="008D7681">
      <w:r>
        <w:t xml:space="preserve">           </w:t>
      </w:r>
    </w:p>
    <w:p w:rsidR="00580440" w:rsidRDefault="00580440" w:rsidP="002D27C4">
      <w:pPr>
        <w:jc w:val="center"/>
        <w:rPr>
          <w:b/>
          <w:bCs/>
        </w:rPr>
      </w:pPr>
      <w:r>
        <w:rPr>
          <w:b/>
          <w:bCs/>
        </w:rPr>
        <w:t>АДМИНИСТРАТИВНЫЙ РЕГЛАМЕНТ</w:t>
      </w:r>
    </w:p>
    <w:p w:rsidR="00580440" w:rsidRDefault="00580440" w:rsidP="002D27C4">
      <w:pPr>
        <w:jc w:val="center"/>
        <w:rPr>
          <w:b/>
          <w:bCs/>
        </w:rPr>
      </w:pPr>
      <w:r>
        <w:rPr>
          <w:b/>
          <w:bCs/>
        </w:rPr>
        <w:t>предоставления муниципальной услуги города Королёва</w:t>
      </w:r>
    </w:p>
    <w:p w:rsidR="00580440" w:rsidRDefault="00580440" w:rsidP="002D27C4">
      <w:pPr>
        <w:jc w:val="center"/>
        <w:rPr>
          <w:b/>
          <w:bCs/>
        </w:rPr>
      </w:pPr>
      <w:r>
        <w:rPr>
          <w:b/>
          <w:bCs/>
        </w:rPr>
        <w:t>Московской области по выдаче архивных справок, архивных</w:t>
      </w:r>
    </w:p>
    <w:p w:rsidR="00580440" w:rsidRDefault="00580440" w:rsidP="002D27C4">
      <w:pPr>
        <w:jc w:val="center"/>
        <w:rPr>
          <w:b/>
          <w:bCs/>
        </w:rPr>
      </w:pPr>
      <w:r>
        <w:rPr>
          <w:b/>
          <w:bCs/>
        </w:rPr>
        <w:t>выписок, архивных  копий и  информационных писем по вопросам,</w:t>
      </w:r>
    </w:p>
    <w:p w:rsidR="00580440" w:rsidRDefault="00580440" w:rsidP="002D27C4">
      <w:pPr>
        <w:jc w:val="center"/>
        <w:rPr>
          <w:b/>
          <w:bCs/>
        </w:rPr>
      </w:pPr>
      <w:r>
        <w:rPr>
          <w:b/>
          <w:bCs/>
        </w:rPr>
        <w:t>затрагивающим  права  и  законные  интересы  заявителя</w:t>
      </w:r>
    </w:p>
    <w:p w:rsidR="00580440" w:rsidRDefault="00580440" w:rsidP="002D27C4">
      <w:pPr>
        <w:jc w:val="center"/>
        <w:rPr>
          <w:b/>
          <w:bCs/>
        </w:rPr>
      </w:pPr>
    </w:p>
    <w:p w:rsidR="00580440" w:rsidRDefault="00580440" w:rsidP="002D27C4">
      <w:pPr>
        <w:jc w:val="center"/>
        <w:rPr>
          <w:b/>
          <w:bCs/>
        </w:rPr>
      </w:pPr>
    </w:p>
    <w:p w:rsidR="00580440" w:rsidRDefault="00580440" w:rsidP="002D27C4">
      <w:pPr>
        <w:numPr>
          <w:ilvl w:val="0"/>
          <w:numId w:val="1"/>
        </w:numPr>
        <w:rPr>
          <w:b/>
          <w:bCs/>
        </w:rPr>
      </w:pPr>
      <w:r>
        <w:rPr>
          <w:b/>
          <w:bCs/>
        </w:rPr>
        <w:t>Общие положения</w:t>
      </w:r>
    </w:p>
    <w:p w:rsidR="00580440" w:rsidRDefault="00580440" w:rsidP="002D27C4">
      <w:pPr>
        <w:jc w:val="center"/>
        <w:rPr>
          <w:b/>
          <w:bCs/>
        </w:rPr>
      </w:pPr>
    </w:p>
    <w:p w:rsidR="00580440" w:rsidRDefault="00580440" w:rsidP="002D27C4">
      <w:pPr>
        <w:jc w:val="center"/>
        <w:rPr>
          <w:b/>
          <w:bCs/>
        </w:rPr>
      </w:pPr>
      <w:r>
        <w:rPr>
          <w:b/>
          <w:bCs/>
        </w:rPr>
        <w:t>Предмет регулирования административного регламента предоставления</w:t>
      </w:r>
    </w:p>
    <w:p w:rsidR="00580440" w:rsidRDefault="00580440" w:rsidP="002D27C4">
      <w:pPr>
        <w:jc w:val="center"/>
        <w:rPr>
          <w:b/>
          <w:bCs/>
        </w:rPr>
      </w:pPr>
      <w:r>
        <w:rPr>
          <w:b/>
          <w:bCs/>
        </w:rPr>
        <w:t>муниципальной услуги</w:t>
      </w:r>
    </w:p>
    <w:p w:rsidR="00580440" w:rsidRDefault="00580440" w:rsidP="008D7681">
      <w:pPr>
        <w:rPr>
          <w:b/>
          <w:bCs/>
        </w:rPr>
      </w:pPr>
    </w:p>
    <w:p w:rsidR="00580440" w:rsidRDefault="00580440" w:rsidP="008D7681">
      <w:pPr>
        <w:jc w:val="both"/>
      </w:pPr>
      <w:r>
        <w:t xml:space="preserve">          1. Административный регламент предоставления муниципальной услуги по выдаче архивных справок, архивных выписок, архивных копий и информационных писем по вопросам, затрагивающим права и законные интересы заявителя (далее – административный регламент) устанавливает стандарт предоставления муниципальной услуги по выдаче архивных справок, архивных выписок, архивных копий и информационных писем по вопросам, затрагивающим права и законные интересы заявителя (далее – муниципальная услуга), состав, последовательность и сроки выполнения административных процедур (действий) по предоставлению муниципальной услуги, требования к порядку их выполнения, формы контроля за исполнением административного регламента, досудебный (внесудебный) порядок обжалования решений и действий (бездействия) Администрации города Королёва Московской области, должностных лиц Администрации города Королёва Московской области либо муниципальных служащих.</w:t>
      </w:r>
    </w:p>
    <w:p w:rsidR="00580440" w:rsidRDefault="00580440" w:rsidP="008D7681">
      <w:pPr>
        <w:jc w:val="both"/>
      </w:pPr>
      <w:r>
        <w:rPr>
          <w:b/>
          <w:bCs/>
        </w:rPr>
        <w:tab/>
      </w:r>
      <w:r>
        <w:t>2. Административный регламент разработан в целях повышения качества и доступности предоставления муниципальной услуги при осуществлении полномочий Администрации города Королёва Московской области.</w:t>
      </w:r>
    </w:p>
    <w:p w:rsidR="00580440" w:rsidRDefault="00580440" w:rsidP="008D7681">
      <w:pPr>
        <w:jc w:val="both"/>
      </w:pPr>
    </w:p>
    <w:p w:rsidR="00580440" w:rsidRDefault="00580440" w:rsidP="008D7681">
      <w:pPr>
        <w:jc w:val="both"/>
      </w:pPr>
    </w:p>
    <w:p w:rsidR="00580440" w:rsidRDefault="00580440" w:rsidP="00CE4CA8">
      <w:pPr>
        <w:jc w:val="center"/>
      </w:pPr>
      <w:r>
        <w:rPr>
          <w:b/>
          <w:bCs/>
        </w:rPr>
        <w:t>Лица, имеющие право на получение муниципальной услуги</w:t>
      </w:r>
    </w:p>
    <w:p w:rsidR="00580440" w:rsidRDefault="00580440" w:rsidP="008D7681">
      <w:pPr>
        <w:jc w:val="both"/>
      </w:pPr>
    </w:p>
    <w:p w:rsidR="00580440" w:rsidRDefault="00580440" w:rsidP="008D7681">
      <w:pPr>
        <w:jc w:val="both"/>
      </w:pPr>
      <w:r>
        <w:tab/>
        <w:t>3. Получателями муниципальной услуги являются (далее – заявитель) физические и юридические лица.</w:t>
      </w:r>
    </w:p>
    <w:p w:rsidR="00580440" w:rsidRDefault="00580440" w:rsidP="008D7681">
      <w:pPr>
        <w:jc w:val="both"/>
      </w:pPr>
      <w:r>
        <w:tab/>
        <w:t>При обращении за получением муниципальной услуги от имени заявителей взаимодействие с архивным отделом Администрации города Королёва Московской области вправе осуществлять их уполномоченные представители.</w:t>
      </w:r>
    </w:p>
    <w:p w:rsidR="00580440" w:rsidRDefault="00580440" w:rsidP="008D7681">
      <w:pPr>
        <w:jc w:val="both"/>
      </w:pPr>
    </w:p>
    <w:p w:rsidR="00580440" w:rsidRDefault="00580440" w:rsidP="008D7681">
      <w:pPr>
        <w:jc w:val="both"/>
      </w:pPr>
    </w:p>
    <w:p w:rsidR="00580440" w:rsidRDefault="00580440" w:rsidP="003638C0">
      <w:pPr>
        <w:jc w:val="center"/>
        <w:rPr>
          <w:b/>
          <w:bCs/>
        </w:rPr>
      </w:pPr>
      <w:r>
        <w:rPr>
          <w:b/>
          <w:bCs/>
        </w:rPr>
        <w:t>Требования к порядку информирования о порядке предоставления</w:t>
      </w:r>
    </w:p>
    <w:p w:rsidR="00580440" w:rsidRDefault="00580440" w:rsidP="008D7681">
      <w:pPr>
        <w:jc w:val="both"/>
        <w:rPr>
          <w:b/>
          <w:bCs/>
        </w:rPr>
      </w:pPr>
      <w:r>
        <w:rPr>
          <w:b/>
          <w:bCs/>
        </w:rPr>
        <w:t xml:space="preserve">                                                  муниципальной услуги </w:t>
      </w:r>
    </w:p>
    <w:p w:rsidR="00580440" w:rsidRDefault="00580440" w:rsidP="008D7681">
      <w:pPr>
        <w:jc w:val="both"/>
        <w:rPr>
          <w:b/>
          <w:bCs/>
        </w:rPr>
      </w:pPr>
    </w:p>
    <w:p w:rsidR="00580440" w:rsidRDefault="00580440" w:rsidP="008D7681">
      <w:pPr>
        <w:jc w:val="both"/>
      </w:pPr>
      <w:r>
        <w:tab/>
        <w:t>4. Информирование  граждан о порядке предоставления муниципальной услуги осуществляется муниципальными служащими Администрации города Королёва Московской области и сотрудниками многофункциональных центров предоставления государственных и муниципальных услуг Московской области, расположенных на территории города Королёва Московской области (далее – многофункциональные центры).</w:t>
      </w:r>
    </w:p>
    <w:p w:rsidR="00580440" w:rsidRDefault="00580440" w:rsidP="008D7681">
      <w:pPr>
        <w:jc w:val="both"/>
      </w:pPr>
      <w:r>
        <w:tab/>
        <w:t>5. Основными требованиями к информированию граждан о порядке предоставления муниципальной услуги являются достоверность предоставляемой информации, чёткость изложения информации, полнота информирования.</w:t>
      </w:r>
    </w:p>
    <w:p w:rsidR="00580440" w:rsidRDefault="00580440" w:rsidP="008D7681">
      <w:pPr>
        <w:jc w:val="both"/>
      </w:pPr>
      <w:r>
        <w:tab/>
        <w:t>6. Информация о порядке предоставления муниципальной услуги содержит следующие сведения:</w:t>
      </w:r>
    </w:p>
    <w:p w:rsidR="00580440" w:rsidRDefault="00580440" w:rsidP="008D7681">
      <w:pPr>
        <w:jc w:val="both"/>
      </w:pPr>
      <w:r>
        <w:tab/>
        <w:t>1) наименование и почтовые адреса Администрации города Королёва Московской области, архивного отдела Администрации города Королёва Московской области, ответственного за предоставление муниципальной услуги, и многофункциональных центров;</w:t>
      </w:r>
    </w:p>
    <w:p w:rsidR="00580440" w:rsidRDefault="00580440" w:rsidP="008D7681">
      <w:pPr>
        <w:jc w:val="both"/>
      </w:pPr>
      <w:r>
        <w:tab/>
        <w:t>2) справочные номера телефонов Администрации города Королёва Московской области, архивного отдела Администрации города Королёва Московской области, ответственного за предоставление муниципальной услуги, и многофункциональных центров;</w:t>
      </w:r>
    </w:p>
    <w:p w:rsidR="00580440" w:rsidRDefault="00580440" w:rsidP="008D7681">
      <w:pPr>
        <w:jc w:val="both"/>
      </w:pPr>
      <w:r>
        <w:tab/>
        <w:t>3) адрес официального  сайта Администрации города Королёва Московской области и многофункциональных центров в информационно-телекоммуникационной сети «Интернет» (далее – сеть Интернет);</w:t>
      </w:r>
    </w:p>
    <w:p w:rsidR="00580440" w:rsidRDefault="00580440" w:rsidP="008D7681">
      <w:pPr>
        <w:jc w:val="both"/>
      </w:pPr>
      <w:r>
        <w:tab/>
        <w:t>4) график работы Администрации города Королёва Московской области, архивного отдела Администрации города Королёва Московской области, ответственного за предоставление муниципальной услуги, и многофункциональных центров;</w:t>
      </w:r>
    </w:p>
    <w:p w:rsidR="00580440" w:rsidRDefault="00580440" w:rsidP="008D7681">
      <w:pPr>
        <w:jc w:val="both"/>
      </w:pPr>
      <w:r>
        <w:tab/>
        <w:t>5) требования к письменному запросу заявителей о предоставлении информации о порядке предоставления муниципальной услуги;</w:t>
      </w:r>
    </w:p>
    <w:p w:rsidR="00580440" w:rsidRDefault="00580440" w:rsidP="008D7681">
      <w:pPr>
        <w:jc w:val="both"/>
      </w:pPr>
      <w:r>
        <w:tab/>
        <w:t>6) перечень документов, необходимых для получения муниципальной услуги;</w:t>
      </w:r>
    </w:p>
    <w:p w:rsidR="00580440" w:rsidRDefault="00580440" w:rsidP="008D7681">
      <w:pPr>
        <w:jc w:val="both"/>
      </w:pPr>
      <w:r>
        <w:tab/>
        <w:t>7) выдержки из правовых актов, содержащих нормы, регулирующие деятельность по предоставлению муниципальной услуги;</w:t>
      </w:r>
    </w:p>
    <w:p w:rsidR="00580440" w:rsidRDefault="00580440" w:rsidP="008D7681">
      <w:pPr>
        <w:jc w:val="both"/>
      </w:pPr>
      <w:r>
        <w:tab/>
        <w:t>8) текст административного регламента с приложениями;</w:t>
      </w:r>
    </w:p>
    <w:p w:rsidR="00580440" w:rsidRDefault="00580440" w:rsidP="008D7681">
      <w:pPr>
        <w:jc w:val="both"/>
      </w:pPr>
      <w:r>
        <w:tab/>
        <w:t>9) краткое описание порядка предоставления муниципальной услуги;</w:t>
      </w:r>
    </w:p>
    <w:p w:rsidR="00580440" w:rsidRDefault="00580440" w:rsidP="008D7681">
      <w:pPr>
        <w:jc w:val="both"/>
      </w:pPr>
      <w:r>
        <w:tab/>
        <w:t>10) образцы оформления документов, необходимых для получения муниципальной услуги, и требования к ним;</w:t>
      </w:r>
    </w:p>
    <w:p w:rsidR="00580440" w:rsidRDefault="00580440" w:rsidP="008D7681">
      <w:pPr>
        <w:jc w:val="both"/>
      </w:pPr>
      <w:r>
        <w:tab/>
        <w:t>11) перечень типовых, наиболее актуальных вопросов граждан, относящихся к компетенции архивного отдела Администрации города Королёва Московской области, многофункциональных центров, и ответы на них.</w:t>
      </w:r>
    </w:p>
    <w:p w:rsidR="00580440" w:rsidRDefault="00580440" w:rsidP="008D7681">
      <w:pPr>
        <w:jc w:val="both"/>
      </w:pPr>
      <w:r>
        <w:tab/>
        <w:t>7. Информация о порядке предоставления муниципальной услуги размещается на информационных стендах в помещениях Администрации города Королёва Московской области, архивного отдела Администрации города Королёва Московской области,  и многофункциональных центров, предназначенных для приёма заявителей, на официальном сайте Администрации города Королёва Московской области  и официальных сайтах многофункциональных центов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в государственной информационной системе Московской области «Портал государственных и муниципальных услуг (функций) Московской области» (далее – Портал государственных и муниципальных услуг Московской области), а также предоставляется по телефону и электронной почте по обращению заявителя.</w:t>
      </w:r>
    </w:p>
    <w:p w:rsidR="00580440" w:rsidRDefault="00580440" w:rsidP="008D7681">
      <w:pPr>
        <w:jc w:val="both"/>
      </w:pPr>
      <w:r>
        <w:tab/>
        <w:t>8. Справочная информация о месте нахождения Администрации города Королёва Московской области, архивного отдела Администрации города Королёва Московской области, ответственного за предоставление муниципальной услуги, многофункциональных центров, органов и организаций, участвующих в предоставлении муниципальной услуги, их почтовые адреса, официальные сайты в сети Интернет, информация о графиках работы, телефонных номерах и адресах электронной почты представлена в Приложении № 1 к административному регламенту.</w:t>
      </w:r>
    </w:p>
    <w:p w:rsidR="00580440" w:rsidRDefault="00580440" w:rsidP="008D7681">
      <w:pPr>
        <w:jc w:val="both"/>
      </w:pPr>
      <w:r>
        <w:tab/>
        <w:t>9. При общении с гражданами муниципальные служащие Администрации города Королёва Московской области и сотрудники многофункциональных центров обязаны корректно и внимательно относиться к гражданам, не унижая их чести и достоинства. Информирование о порядке предоставления муниципальной услуги необходимо осуществлять с использованием официально-делового стиля речи.</w:t>
      </w:r>
    </w:p>
    <w:p w:rsidR="00580440" w:rsidRDefault="00580440" w:rsidP="008D7681">
      <w:pPr>
        <w:jc w:val="both"/>
      </w:pPr>
    </w:p>
    <w:p w:rsidR="00580440" w:rsidRDefault="00580440" w:rsidP="003638C0">
      <w:pPr>
        <w:jc w:val="center"/>
        <w:rPr>
          <w:b/>
          <w:bCs/>
        </w:rPr>
      </w:pPr>
      <w:r>
        <w:rPr>
          <w:b/>
          <w:bCs/>
          <w:lang w:val="en-US"/>
        </w:rPr>
        <w:t>II</w:t>
      </w:r>
      <w:r>
        <w:rPr>
          <w:b/>
          <w:bCs/>
        </w:rPr>
        <w:t>. Стандарт предоставления муниципальной услуги</w:t>
      </w:r>
    </w:p>
    <w:p w:rsidR="00580440" w:rsidRDefault="00580440" w:rsidP="003638C0">
      <w:pPr>
        <w:jc w:val="center"/>
        <w:rPr>
          <w:b/>
          <w:bCs/>
        </w:rPr>
      </w:pPr>
    </w:p>
    <w:p w:rsidR="00580440" w:rsidRDefault="00580440" w:rsidP="003638C0">
      <w:pPr>
        <w:jc w:val="center"/>
        <w:rPr>
          <w:b/>
          <w:bCs/>
        </w:rPr>
      </w:pPr>
    </w:p>
    <w:p w:rsidR="00580440" w:rsidRDefault="00580440" w:rsidP="003638C0">
      <w:pPr>
        <w:jc w:val="center"/>
        <w:rPr>
          <w:b/>
          <w:bCs/>
        </w:rPr>
      </w:pPr>
      <w:r>
        <w:rPr>
          <w:b/>
          <w:bCs/>
        </w:rPr>
        <w:t>Наименование муниципальной услуги</w:t>
      </w:r>
    </w:p>
    <w:p w:rsidR="00580440" w:rsidRDefault="00580440" w:rsidP="008D7681">
      <w:pPr>
        <w:jc w:val="both"/>
        <w:rPr>
          <w:b/>
          <w:bCs/>
        </w:rPr>
      </w:pPr>
    </w:p>
    <w:p w:rsidR="00580440" w:rsidRDefault="00580440" w:rsidP="008D7681">
      <w:pPr>
        <w:jc w:val="both"/>
      </w:pPr>
      <w:r>
        <w:rPr>
          <w:b/>
          <w:bCs/>
        </w:rPr>
        <w:tab/>
      </w:r>
      <w:r>
        <w:t>10. Муниципальная услуга по выдаче архивных справок, архивных выписок, архивных копий и информационных писем по вопросам, затрагивающим права и законные интересы заявителя.</w:t>
      </w:r>
    </w:p>
    <w:p w:rsidR="00580440" w:rsidRDefault="00580440" w:rsidP="008D7681">
      <w:pPr>
        <w:jc w:val="both"/>
      </w:pPr>
    </w:p>
    <w:p w:rsidR="00580440" w:rsidRDefault="00580440" w:rsidP="008D7681">
      <w:pPr>
        <w:jc w:val="both"/>
      </w:pPr>
    </w:p>
    <w:p w:rsidR="00580440" w:rsidRDefault="00580440" w:rsidP="003638C0">
      <w:pPr>
        <w:jc w:val="center"/>
        <w:rPr>
          <w:b/>
          <w:bCs/>
        </w:rPr>
      </w:pPr>
      <w:r>
        <w:rPr>
          <w:b/>
          <w:bCs/>
        </w:rPr>
        <w:t>Наименование органа, предоставляющего муниципальную услугу</w:t>
      </w:r>
    </w:p>
    <w:p w:rsidR="00580440" w:rsidRDefault="00580440" w:rsidP="008D7681">
      <w:pPr>
        <w:jc w:val="both"/>
        <w:rPr>
          <w:b/>
          <w:bCs/>
        </w:rPr>
      </w:pPr>
    </w:p>
    <w:p w:rsidR="00580440" w:rsidRPr="008E7907" w:rsidRDefault="00580440" w:rsidP="008D7681">
      <w:pPr>
        <w:jc w:val="both"/>
      </w:pPr>
      <w:r>
        <w:rPr>
          <w:b/>
          <w:bCs/>
        </w:rPr>
        <w:tab/>
      </w:r>
      <w:r>
        <w:t>11. Предоставление муниципальной услуги осуществляется</w:t>
      </w:r>
      <w:r w:rsidRPr="00B420C3">
        <w:t xml:space="preserve"> </w:t>
      </w:r>
      <w:r>
        <w:t>Администрацией города Королёва Московской области.</w:t>
      </w:r>
      <w:r w:rsidRPr="008E7907">
        <w:t xml:space="preserve"> </w:t>
      </w:r>
    </w:p>
    <w:p w:rsidR="00580440" w:rsidRDefault="00580440" w:rsidP="008D7681">
      <w:pPr>
        <w:jc w:val="both"/>
      </w:pPr>
      <w:r>
        <w:tab/>
        <w:t xml:space="preserve">12. Администрация города Королёва Московской области </w:t>
      </w:r>
      <w:r>
        <w:rPr>
          <w:b/>
          <w:bCs/>
        </w:rPr>
        <w:t xml:space="preserve"> </w:t>
      </w:r>
      <w:r>
        <w:t>организует предоставление муниципальной услуги по принципу «одного окна», в том числе на базе многофункциональных центров.</w:t>
      </w:r>
    </w:p>
    <w:p w:rsidR="00580440" w:rsidRDefault="00580440" w:rsidP="008D7681">
      <w:pPr>
        <w:jc w:val="both"/>
      </w:pPr>
      <w:r>
        <w:tab/>
        <w:t>13. В предоставлении муниципальной услуги участвуют:</w:t>
      </w:r>
    </w:p>
    <w:p w:rsidR="00580440" w:rsidRPr="00023660" w:rsidRDefault="00580440" w:rsidP="008D7681">
      <w:pPr>
        <w:jc w:val="both"/>
      </w:pPr>
      <w:r>
        <w:tab/>
        <w:t>Федеральная служба государственной регистрации, кадастра и картографии Российской Федерации.</w:t>
      </w:r>
    </w:p>
    <w:p w:rsidR="00580440" w:rsidRDefault="00580440" w:rsidP="008D7681">
      <w:pPr>
        <w:jc w:val="both"/>
        <w:rPr>
          <w:b/>
          <w:bCs/>
        </w:rPr>
      </w:pPr>
      <w:r>
        <w:tab/>
        <w:t xml:space="preserve">14. Органы, предоставляющие муниципальную услугу, многофункциональные центры, на базе которых организовано предоставление муниципальной услуги,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включённых в перечень услуг, которые являются необходимыми и обязательными для предоставления муниципальных услуг. </w:t>
      </w:r>
    </w:p>
    <w:p w:rsidR="00580440" w:rsidRDefault="00580440" w:rsidP="008D7681">
      <w:pPr>
        <w:jc w:val="both"/>
        <w:rPr>
          <w:b/>
          <w:bCs/>
        </w:rPr>
      </w:pPr>
    </w:p>
    <w:p w:rsidR="00580440" w:rsidRDefault="00580440" w:rsidP="008D7681">
      <w:pPr>
        <w:jc w:val="both"/>
      </w:pPr>
      <w:r>
        <w:tab/>
      </w:r>
    </w:p>
    <w:p w:rsidR="00580440" w:rsidRDefault="00580440" w:rsidP="003638C0">
      <w:pPr>
        <w:jc w:val="center"/>
        <w:rPr>
          <w:b/>
          <w:bCs/>
        </w:rPr>
      </w:pPr>
      <w:r>
        <w:rPr>
          <w:b/>
          <w:bCs/>
        </w:rPr>
        <w:t>Результат предоставления муниципальной услуги</w:t>
      </w:r>
    </w:p>
    <w:p w:rsidR="00580440" w:rsidRDefault="00580440" w:rsidP="008D7681">
      <w:pPr>
        <w:jc w:val="both"/>
        <w:rPr>
          <w:b/>
          <w:bCs/>
        </w:rPr>
      </w:pPr>
    </w:p>
    <w:p w:rsidR="00580440" w:rsidRDefault="00580440" w:rsidP="008D7681">
      <w:pPr>
        <w:jc w:val="both"/>
      </w:pPr>
      <w:r>
        <w:rPr>
          <w:b/>
          <w:bCs/>
        </w:rPr>
        <w:tab/>
      </w:r>
      <w:r>
        <w:t>15. Результатами предоставления муниципальной услуги являются:</w:t>
      </w:r>
    </w:p>
    <w:p w:rsidR="00580440" w:rsidRDefault="00580440" w:rsidP="008D7681">
      <w:pPr>
        <w:jc w:val="both"/>
      </w:pPr>
      <w:r>
        <w:tab/>
        <w:t>1) архивная справка – документ, составленный на бланке Администрации города Королёва Московской области, имеющий юридическую силу и содержащий документную информацию о предмете запроса с указанием архивных шифров и номеров листов единиц хранения тех архивных документов, на основании которых она составлена;</w:t>
      </w:r>
    </w:p>
    <w:p w:rsidR="00580440" w:rsidRDefault="00580440" w:rsidP="008D7681">
      <w:pPr>
        <w:jc w:val="both"/>
      </w:pPr>
      <w:r>
        <w:tab/>
        <w:t xml:space="preserve">2) архивная выписка – документ, составленный на бланке Администрации города Королёва Московской области, дословно воспроизводящий часть архивного документа, относящийся к определённому факту, событию, лицу, с указанием архивного шифра и номеров листов единицы хранения; </w:t>
      </w:r>
    </w:p>
    <w:p w:rsidR="00580440" w:rsidRDefault="00580440" w:rsidP="008D7681">
      <w:pPr>
        <w:jc w:val="both"/>
      </w:pPr>
      <w:r>
        <w:tab/>
        <w:t>3) архивная копия – дословно воспроизводящая текст архивного документа копия с указанием архивного шифра и номеров листов единицы хранения, разновидностью архивной копии может являться заверенная в установленном порядке ксерокопия архивного документа;</w:t>
      </w:r>
    </w:p>
    <w:p w:rsidR="00580440" w:rsidRDefault="00580440" w:rsidP="008D7681">
      <w:pPr>
        <w:jc w:val="both"/>
      </w:pPr>
      <w:r>
        <w:tab/>
        <w:t>4) информационное письмо – письмо, составленное на бланке Администрации города Королёва Московской области по запросу пользователя, содержащее информацию о хранящихся в архиве архивных документах по определённой проблеме, теме;</w:t>
      </w:r>
    </w:p>
    <w:p w:rsidR="00580440" w:rsidRDefault="00580440" w:rsidP="008D7681">
      <w:pPr>
        <w:jc w:val="both"/>
      </w:pPr>
      <w:r>
        <w:tab/>
        <w:t>5) отказ в предоставлении муниципальной услуги, оформленный на бумажном носителе или в электронной форме в соответствии с требованиями действующего законодательства.</w:t>
      </w:r>
    </w:p>
    <w:p w:rsidR="00580440" w:rsidRDefault="00580440" w:rsidP="008D7681">
      <w:pPr>
        <w:jc w:val="both"/>
      </w:pPr>
    </w:p>
    <w:p w:rsidR="00580440" w:rsidRDefault="00580440" w:rsidP="008D7681">
      <w:pPr>
        <w:jc w:val="both"/>
        <w:rPr>
          <w:b/>
          <w:bCs/>
        </w:rPr>
      </w:pPr>
      <w:r>
        <w:tab/>
        <w:t xml:space="preserve">                          </w:t>
      </w:r>
      <w:r>
        <w:rPr>
          <w:b/>
          <w:bCs/>
        </w:rPr>
        <w:t xml:space="preserve">Срок регистрации запроса заявителя  </w:t>
      </w:r>
    </w:p>
    <w:p w:rsidR="00580440" w:rsidRDefault="00580440" w:rsidP="008D7681">
      <w:pPr>
        <w:jc w:val="both"/>
        <w:rPr>
          <w:b/>
          <w:bCs/>
        </w:rPr>
      </w:pPr>
    </w:p>
    <w:p w:rsidR="00580440" w:rsidRDefault="00580440" w:rsidP="008D7681">
      <w:pPr>
        <w:jc w:val="both"/>
      </w:pPr>
      <w:r>
        <w:rPr>
          <w:b/>
          <w:bCs/>
        </w:rPr>
        <w:tab/>
      </w:r>
      <w:r>
        <w:t>16. Запрос заявителя о предоставлении муниципальной услуги регистрируется в Администрации города Королёва Московской области  в срок не позднее 1 рабочего дня, следующего за днём поступления в Администрацию города Королёва Московской области.</w:t>
      </w:r>
    </w:p>
    <w:p w:rsidR="00580440" w:rsidRDefault="00580440" w:rsidP="008D7681">
      <w:pPr>
        <w:jc w:val="both"/>
      </w:pPr>
      <w:r>
        <w:tab/>
        <w:t xml:space="preserve">17. Регистрация запроса заявителя о предоставлении муниципальной услуги, переданного на бумажном носителе из многофункционального центра в Администрацию города Королёва Московской области, осуществляется в срок не позднее 1 рабочего дня, следующего за днём поступления в Администрацию города Королёва Московской области. </w:t>
      </w:r>
    </w:p>
    <w:p w:rsidR="00580440" w:rsidRDefault="00580440" w:rsidP="008D7681">
      <w:pPr>
        <w:jc w:val="both"/>
      </w:pPr>
      <w:r>
        <w:tab/>
        <w:t>18. Регистрация запроса заявителя о предоставлении муниципальной услуги, направленного в форме электронного документа  посредством Единого портала государственных и муниципальных услуг, Портала государственных и муниципальных услуг Московской области, осуществляется в срок не позднее 1 рабочего дня, следующего за днём поступления в Администрацию города Королёва Московской области.</w:t>
      </w:r>
    </w:p>
    <w:p w:rsidR="00580440" w:rsidRDefault="00580440" w:rsidP="008D7681">
      <w:pPr>
        <w:jc w:val="both"/>
      </w:pPr>
    </w:p>
    <w:p w:rsidR="00580440" w:rsidRDefault="00580440" w:rsidP="008D7681">
      <w:pPr>
        <w:jc w:val="both"/>
      </w:pPr>
    </w:p>
    <w:p w:rsidR="00580440" w:rsidRDefault="00580440" w:rsidP="008D7681">
      <w:pPr>
        <w:jc w:val="both"/>
        <w:rPr>
          <w:b/>
          <w:bCs/>
        </w:rPr>
      </w:pPr>
      <w:r>
        <w:t xml:space="preserve">                             </w:t>
      </w:r>
      <w:r>
        <w:rPr>
          <w:b/>
          <w:bCs/>
        </w:rPr>
        <w:t>Срок предоставления муниципальной услуги</w:t>
      </w:r>
    </w:p>
    <w:p w:rsidR="00580440" w:rsidRDefault="00580440" w:rsidP="008D7681">
      <w:pPr>
        <w:jc w:val="both"/>
        <w:rPr>
          <w:b/>
          <w:bCs/>
        </w:rPr>
      </w:pPr>
    </w:p>
    <w:p w:rsidR="00580440" w:rsidRDefault="00580440" w:rsidP="008D7681">
      <w:pPr>
        <w:jc w:val="both"/>
      </w:pPr>
      <w:r>
        <w:rPr>
          <w:b/>
          <w:bCs/>
        </w:rPr>
        <w:tab/>
      </w:r>
      <w:r>
        <w:t xml:space="preserve">19. Срок предоставления муниципальной услуги не превышает 30 календарных дней с даты регистрации запроса заявителя о предоставлении муниципальной услуги в Администрации города Королёва Московской области.  </w:t>
      </w:r>
    </w:p>
    <w:p w:rsidR="00580440" w:rsidRDefault="00580440" w:rsidP="008D7681">
      <w:pPr>
        <w:jc w:val="both"/>
      </w:pPr>
      <w:r>
        <w:tab/>
        <w:t xml:space="preserve">По запросам, не требующим дополнительного изучения и проверки, срок предоставления муниципальной услуги не может превышать 11 рабочих дней с даты регистрации заявления и документов в Администрации города Королёва Московской области.  </w:t>
      </w:r>
    </w:p>
    <w:p w:rsidR="00580440" w:rsidRDefault="00580440" w:rsidP="008D7681">
      <w:pPr>
        <w:jc w:val="both"/>
      </w:pPr>
      <w:r>
        <w:tab/>
        <w:t>Срок исполнения запроса, в котором содержатся сведения, обеспечивающие возможность его исполнения с использованием научно-справочного аппарата к архивным документам муниципального архива, - не более 11 рабочих дней со дня его регистрации.</w:t>
      </w:r>
    </w:p>
    <w:p w:rsidR="00580440" w:rsidRDefault="00580440" w:rsidP="008D7681">
      <w:pPr>
        <w:jc w:val="both"/>
      </w:pPr>
      <w:r>
        <w:tab/>
        <w:t xml:space="preserve">Тематические запросы государственных органов, органов местного самоуправления или судебных органов, связанные с исполнением ими своих функций, Администрация города Королёва Московской области  рассматривает в первоочередном порядке или в согласованные с ними сроки. </w:t>
      </w:r>
    </w:p>
    <w:p w:rsidR="00580440" w:rsidRDefault="00580440" w:rsidP="008D7681">
      <w:pPr>
        <w:jc w:val="both"/>
      </w:pPr>
      <w:r>
        <w:tab/>
        <w:t>20. Срок предоставления муниципальной услуги, запрос на получение которой передан заявителем через многофункциональный центр, исчисляется со дня регистрации запроса на получение муниципальной услуги в Администрации города Королёва Московской области.</w:t>
      </w:r>
    </w:p>
    <w:p w:rsidR="00580440" w:rsidRDefault="00580440" w:rsidP="008D7681">
      <w:pPr>
        <w:jc w:val="both"/>
      </w:pPr>
      <w:r>
        <w:tab/>
        <w:t>21. Срок предоставления муниципальной услуги исчисляется без учёта сроков приостановления предоставления муниципальной услуги, передачи запроса о предоставлении муниципальной услуги и документов из многофункционального центра в Администрацию города Королёва Московской области, передачи результата предоставления муниципальной услуги из Администрации города Королёва Московской области  в многофункциональный центр, срока выдачи результата заявителю.</w:t>
      </w:r>
    </w:p>
    <w:p w:rsidR="00580440" w:rsidRDefault="00580440" w:rsidP="008D7681">
      <w:pPr>
        <w:jc w:val="both"/>
      </w:pPr>
      <w:r>
        <w:tab/>
        <w:t>22. Сроки передачи запроса о предоставлении муниципальной услуги и прилагаемых документов из многофункционального центра в Администрацию города Королёва Московской области, а также передачи результата муниципальной услуги из Администрации города Королёва Московской области  в многофункциональный центр устанавливаются соглашением о взаимодействии между Администрацией города Королёва Московской области и многофункциональным центром.</w:t>
      </w:r>
    </w:p>
    <w:p w:rsidR="00580440" w:rsidRPr="00F51218" w:rsidRDefault="00580440" w:rsidP="008D7681">
      <w:pPr>
        <w:jc w:val="both"/>
      </w:pPr>
      <w:r>
        <w:tab/>
        <w:t>23. Выдача (направление) результата предоставления муниципальной услуги осуществляется в срок, не превышающий 1</w:t>
      </w:r>
      <w:r w:rsidRPr="00F51218">
        <w:t xml:space="preserve"> рабоч</w:t>
      </w:r>
      <w:r>
        <w:t>его</w:t>
      </w:r>
      <w:r w:rsidRPr="00F51218">
        <w:t xml:space="preserve"> дн</w:t>
      </w:r>
      <w:r>
        <w:t>я</w:t>
      </w:r>
      <w:r w:rsidRPr="00F51218">
        <w:t>.</w:t>
      </w: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3638C0">
      <w:pPr>
        <w:jc w:val="center"/>
        <w:rPr>
          <w:b/>
          <w:bCs/>
        </w:rPr>
      </w:pPr>
      <w:r>
        <w:rPr>
          <w:b/>
          <w:bCs/>
        </w:rPr>
        <w:t>Правовые основания предоставления муниципальной услуги</w:t>
      </w:r>
    </w:p>
    <w:p w:rsidR="00580440" w:rsidRDefault="00580440" w:rsidP="008D7681">
      <w:pPr>
        <w:jc w:val="both"/>
        <w:rPr>
          <w:b/>
          <w:bCs/>
        </w:rPr>
      </w:pPr>
    </w:p>
    <w:p w:rsidR="00580440" w:rsidRDefault="00580440" w:rsidP="008D7681">
      <w:pPr>
        <w:jc w:val="both"/>
      </w:pPr>
      <w:r>
        <w:tab/>
        <w:t>24. Правовыми основаниями предоставления муниципальной услуги являются:</w:t>
      </w:r>
    </w:p>
    <w:p w:rsidR="00580440" w:rsidRDefault="00580440" w:rsidP="008D7681">
      <w:pPr>
        <w:jc w:val="both"/>
      </w:pPr>
      <w:r>
        <w:tab/>
        <w:t>1) Федеральный закон от 27 июля 2010 года № 210-ФЗ «Об организации предоставления государственных и муниципальных услуг» («Собрание законодательства РФ», 02 августа 2010 года, № 31, ст.4179);</w:t>
      </w:r>
    </w:p>
    <w:p w:rsidR="00580440" w:rsidRDefault="00580440" w:rsidP="008D7681">
      <w:pPr>
        <w:jc w:val="both"/>
      </w:pPr>
      <w:r>
        <w:tab/>
        <w:t>2) Федеральный закон от 06 октября 2003 года № 131-ФЗ «Об общих принципах организации местного самоуправления в Российской Федерации» («Собрание законодательства РФ», 06 октября 2003 года, № 40, ст.3822);</w:t>
      </w:r>
    </w:p>
    <w:p w:rsidR="00580440" w:rsidRDefault="00580440" w:rsidP="008D7681">
      <w:pPr>
        <w:jc w:val="both"/>
      </w:pPr>
      <w:r>
        <w:tab/>
        <w:t>3) Федеральный закон от 02 мая 2006 года № 59-ФЗ «О порядке рассмотрения обращения граждан Российской Федерации» («Собрание законодательства РФ», 08 мая 2006 года, № 19, ст.2060);</w:t>
      </w:r>
    </w:p>
    <w:p w:rsidR="00580440" w:rsidRDefault="00580440" w:rsidP="008D7681">
      <w:pPr>
        <w:jc w:val="both"/>
      </w:pPr>
      <w:r>
        <w:tab/>
        <w:t>4) Федеральный закон от 27 июля 2006 года № 149-ФЗ «Об информации, информационных технологиях и о защите информации» («Собрание законодательства РФ», 31 июля 2006 года, № 31 (1 ч.), ст.3448);</w:t>
      </w:r>
    </w:p>
    <w:p w:rsidR="00580440" w:rsidRDefault="00580440" w:rsidP="008D7681">
      <w:pPr>
        <w:jc w:val="both"/>
      </w:pPr>
      <w:r>
        <w:tab/>
        <w:t>5) Федеральный закон от 22 октября 2004 года  № 125-ФЗ «Об архивном деле в Российской Федерации» («Собрание законодательства РФ», 25.10.2004, № 43, ст.4169);</w:t>
      </w:r>
    </w:p>
    <w:p w:rsidR="00580440" w:rsidRDefault="00580440" w:rsidP="008D7681">
      <w:pPr>
        <w:jc w:val="both"/>
      </w:pPr>
      <w:r>
        <w:tab/>
        <w:t>6) Федеральный закон от 27 июля 2006 года № 152-ФЗ «О персональных данных» («Собрание законодательства РФ», 31.07.2006, № 31 (1 ч.), ст.3451);</w:t>
      </w:r>
    </w:p>
    <w:p w:rsidR="00580440" w:rsidRDefault="00580440" w:rsidP="008D7681">
      <w:pPr>
        <w:jc w:val="both"/>
      </w:pPr>
      <w:r>
        <w:tab/>
        <w:t>7) Федеральный закон от 21 июля 1997 года № 122-ФЗ «О государственной регистрации прав на недвижимое имущество и сделок с ним» («Собрание законодательства РФ», 28.07.1997, № 30, ст.3594);</w:t>
      </w:r>
    </w:p>
    <w:p w:rsidR="00580440" w:rsidRDefault="00580440" w:rsidP="008D7681">
      <w:pPr>
        <w:jc w:val="both"/>
      </w:pPr>
      <w:r>
        <w:tab/>
        <w:t>8) Федеральный закон от 30 июня 2006 года № 93-ФЗ «О внесении изменений в некоторые законодательные акты Российской Федерации по вопросу оформления в упрощённом порядке прав граждан на отдельные объекты недвижимого имущества» («Собрание законодательства РФ», 03.07.2006, № 27, ст.2881);</w:t>
      </w:r>
    </w:p>
    <w:p w:rsidR="00580440" w:rsidRDefault="00580440" w:rsidP="008D7681">
      <w:pPr>
        <w:jc w:val="both"/>
      </w:pPr>
      <w:r>
        <w:tab/>
        <w:t>9) Федеральный закон от 06 апреля 2011 года № 63-ФЗ «Об электронной подписи» («Собрание законодательства РФ», 11.04.2011, № 15, ст.2036);</w:t>
      </w:r>
    </w:p>
    <w:p w:rsidR="00580440" w:rsidRDefault="00580440" w:rsidP="008D7681">
      <w:pPr>
        <w:jc w:val="both"/>
      </w:pPr>
      <w:r>
        <w:tab/>
        <w:t>10) Закон Московской области от 05 октября 2006 года № 164/2006-ОЗ «О рассмотрении   обращений   граждан»    («Ежедневные  новости.  Подмосковье»,     11.10.2006, № 189);</w:t>
      </w:r>
    </w:p>
    <w:p w:rsidR="00580440" w:rsidRDefault="00580440" w:rsidP="008D7681">
      <w:pPr>
        <w:jc w:val="both"/>
      </w:pPr>
      <w:r>
        <w:tab/>
        <w:t>11) Закон Московской области от 25 мая 2007 года № 65/2007-ОЗ «Об архивном деле в Московской области» («Ежедневные новости. Подмосковье»,  02.06.2007, № 97);</w:t>
      </w:r>
    </w:p>
    <w:p w:rsidR="00580440" w:rsidRDefault="00580440" w:rsidP="008D7681">
      <w:pPr>
        <w:jc w:val="both"/>
      </w:pPr>
      <w:r>
        <w:tab/>
        <w:t>12) Постановление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РФ», 30.05.2011, № 22, ст.3169);</w:t>
      </w:r>
    </w:p>
    <w:p w:rsidR="00580440" w:rsidRDefault="00580440" w:rsidP="008D7681">
      <w:pPr>
        <w:jc w:val="both"/>
      </w:pPr>
      <w:r>
        <w:tab/>
        <w:t>13) Правила организации хранения, комплектования, учёта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утверждённые приказом Министерства культуры и массовых коммуникаций Российской Федерации от 18 января 2007 года № 19 («Бюллетень нормативных актов федеральных органов исполнительной власти», 14.05.2007, № 20);</w:t>
      </w:r>
    </w:p>
    <w:p w:rsidR="00580440" w:rsidRDefault="00580440" w:rsidP="008D7681">
      <w:pPr>
        <w:jc w:val="both"/>
      </w:pPr>
      <w:r>
        <w:tab/>
        <w:t>14) Устав города Королёва Московской области.</w:t>
      </w:r>
    </w:p>
    <w:p w:rsidR="00580440" w:rsidRDefault="00580440" w:rsidP="008D7681">
      <w:pPr>
        <w:jc w:val="both"/>
      </w:pPr>
      <w:r>
        <w:tab/>
      </w:r>
      <w:r>
        <w:tab/>
      </w:r>
    </w:p>
    <w:p w:rsidR="00580440" w:rsidRDefault="00580440" w:rsidP="003638C0">
      <w:pPr>
        <w:jc w:val="center"/>
        <w:rPr>
          <w:b/>
          <w:bCs/>
        </w:rPr>
      </w:pPr>
      <w:r>
        <w:rPr>
          <w:b/>
          <w:bCs/>
        </w:rPr>
        <w:t>Исчерпывающий перечень документов, необходимых в соответствии</w:t>
      </w:r>
    </w:p>
    <w:p w:rsidR="00580440" w:rsidRDefault="00580440" w:rsidP="003638C0">
      <w:pPr>
        <w:jc w:val="center"/>
        <w:rPr>
          <w:b/>
          <w:bCs/>
        </w:rPr>
      </w:pPr>
      <w:r>
        <w:rPr>
          <w:b/>
          <w:bCs/>
        </w:rPr>
        <w:t>с нормативными правовыми актами Российской Федерации,</w:t>
      </w:r>
    </w:p>
    <w:p w:rsidR="00580440" w:rsidRDefault="00580440" w:rsidP="003638C0">
      <w:pPr>
        <w:jc w:val="center"/>
        <w:rPr>
          <w:b/>
          <w:bCs/>
        </w:rPr>
      </w:pPr>
      <w:r>
        <w:rPr>
          <w:b/>
          <w:bCs/>
        </w:rPr>
        <w:t>нормативными правовыми актами Московской области и</w:t>
      </w:r>
    </w:p>
    <w:p w:rsidR="00580440" w:rsidRDefault="00580440" w:rsidP="003638C0">
      <w:pPr>
        <w:jc w:val="center"/>
        <w:rPr>
          <w:b/>
          <w:bCs/>
        </w:rPr>
      </w:pPr>
      <w:r>
        <w:rPr>
          <w:b/>
          <w:bCs/>
        </w:rPr>
        <w:t>муниципальными правовыми актами для предоставления</w:t>
      </w:r>
    </w:p>
    <w:p w:rsidR="00580440" w:rsidRDefault="00580440" w:rsidP="0084760D">
      <w:pPr>
        <w:jc w:val="center"/>
        <w:rPr>
          <w:b/>
          <w:bCs/>
        </w:rPr>
      </w:pPr>
      <w:r>
        <w:rPr>
          <w:b/>
          <w:bCs/>
        </w:rPr>
        <w:t>муниципальной услуги, услуг, необходимых и обязательных для её предоставления, способы их получения заявителями, в том</w:t>
      </w:r>
    </w:p>
    <w:p w:rsidR="00580440" w:rsidRDefault="00580440" w:rsidP="003638C0">
      <w:pPr>
        <w:jc w:val="center"/>
        <w:rPr>
          <w:b/>
          <w:bCs/>
        </w:rPr>
      </w:pPr>
      <w:r>
        <w:rPr>
          <w:b/>
          <w:bCs/>
        </w:rPr>
        <w:t>числе в электронной форме, и порядок их предоставления</w:t>
      </w:r>
    </w:p>
    <w:p w:rsidR="00580440" w:rsidRDefault="00580440" w:rsidP="008D7681">
      <w:pPr>
        <w:rPr>
          <w:b/>
          <w:bCs/>
        </w:rPr>
      </w:pPr>
    </w:p>
    <w:p w:rsidR="00580440" w:rsidRDefault="00580440" w:rsidP="008D7681">
      <w:pPr>
        <w:jc w:val="both"/>
      </w:pPr>
      <w:r>
        <w:rPr>
          <w:b/>
          <w:bCs/>
        </w:rPr>
        <w:tab/>
      </w:r>
      <w:r>
        <w:t>25. При обращении за получением муниципальной услуги заявитель представляет:</w:t>
      </w:r>
    </w:p>
    <w:p w:rsidR="00580440" w:rsidRDefault="00580440" w:rsidP="008D7681">
      <w:pPr>
        <w:jc w:val="both"/>
      </w:pPr>
      <w:r>
        <w:tab/>
        <w:t>для предоставления информации в отношении недвижимого имущества:</w:t>
      </w:r>
    </w:p>
    <w:p w:rsidR="00580440" w:rsidRDefault="00580440" w:rsidP="008D7681">
      <w:pPr>
        <w:jc w:val="both"/>
      </w:pPr>
      <w:r>
        <w:tab/>
        <w:t>1) заявление (образец представлен в Приложении № 3 к административному регламенту);</w:t>
      </w:r>
    </w:p>
    <w:p w:rsidR="00580440" w:rsidRDefault="00580440" w:rsidP="008D7681">
      <w:pPr>
        <w:jc w:val="both"/>
      </w:pPr>
      <w:r>
        <w:tab/>
        <w:t>2) документ, удостоверяющий личность (паспорт или иной документ, удостоверяющий личность);</w:t>
      </w:r>
    </w:p>
    <w:p w:rsidR="00580440" w:rsidRDefault="00580440" w:rsidP="008D7681">
      <w:pPr>
        <w:jc w:val="both"/>
      </w:pPr>
      <w:r>
        <w:tab/>
        <w:t>3) справка от нотариуса об открытии наследства (при вступлении в наследство);</w:t>
      </w:r>
    </w:p>
    <w:p w:rsidR="00580440" w:rsidRDefault="00580440" w:rsidP="008D7681">
      <w:pPr>
        <w:jc w:val="both"/>
      </w:pPr>
      <w:r>
        <w:tab/>
        <w:t>4) нотариально заверенная доверенность на право представлять интересы заявителя (при обращении от доверенного лица);</w:t>
      </w:r>
    </w:p>
    <w:p w:rsidR="00580440" w:rsidRDefault="00580440" w:rsidP="008D7681">
      <w:pPr>
        <w:jc w:val="both"/>
      </w:pPr>
      <w:r>
        <w:tab/>
        <w:t>5) документы, представление которых необходимо для подготовки испрашиваемых заявителем информационных документов, не находящиеся в распоряжении органов государственной власти или органов местного самоуправления, подведомственных им государственных или муниципальных организациях (при наличии);</w:t>
      </w:r>
    </w:p>
    <w:p w:rsidR="00580440" w:rsidRDefault="00580440" w:rsidP="008D7681">
      <w:pPr>
        <w:jc w:val="both"/>
      </w:pPr>
    </w:p>
    <w:p w:rsidR="00580440" w:rsidRDefault="00580440" w:rsidP="008D7681">
      <w:pPr>
        <w:jc w:val="both"/>
      </w:pPr>
      <w:r>
        <w:tab/>
        <w:t>для предоставления информации социального характера, в том числе сведений, необходимых для подтверждения родства:</w:t>
      </w:r>
    </w:p>
    <w:p w:rsidR="00580440" w:rsidRDefault="00580440" w:rsidP="008D7681">
      <w:pPr>
        <w:jc w:val="both"/>
      </w:pPr>
      <w:r>
        <w:tab/>
        <w:t>1) заявление (образец представлен в Приложении № 3 к административному регламенту);</w:t>
      </w:r>
    </w:p>
    <w:p w:rsidR="00580440" w:rsidRDefault="00580440" w:rsidP="008D7681">
      <w:pPr>
        <w:jc w:val="both"/>
      </w:pPr>
      <w:r>
        <w:tab/>
        <w:t>2) документ, удостоверяющий личность (паспорт или иной документ, удостоверяющий личность);</w:t>
      </w:r>
    </w:p>
    <w:p w:rsidR="00580440" w:rsidRDefault="00580440" w:rsidP="008D7681">
      <w:pPr>
        <w:jc w:val="both"/>
      </w:pPr>
      <w:r>
        <w:tab/>
        <w:t>3) доверенность на право представлять интересы заявителя (при обращении от доверенного лица);</w:t>
      </w:r>
    </w:p>
    <w:p w:rsidR="00580440" w:rsidRDefault="00580440" w:rsidP="008D7681">
      <w:pPr>
        <w:jc w:val="both"/>
      </w:pPr>
      <w:r>
        <w:tab/>
        <w:t>4) документы, представление которых необходимо для подготовки испрашиваемых заявителем информационных документов, не находящиеся в распоряжении органов государственной власти или органов местного самоуправления, подведомственных им государственных или муниципальных организациях (при наличии);</w:t>
      </w:r>
    </w:p>
    <w:p w:rsidR="00580440" w:rsidRDefault="00580440" w:rsidP="008D7681">
      <w:pPr>
        <w:jc w:val="both"/>
      </w:pPr>
    </w:p>
    <w:p w:rsidR="00580440" w:rsidRDefault="00580440" w:rsidP="008D7681">
      <w:pPr>
        <w:jc w:val="both"/>
      </w:pPr>
      <w:r>
        <w:tab/>
        <w:t>для предоставления информации о стаже или о размере заработной платы:</w:t>
      </w:r>
    </w:p>
    <w:p w:rsidR="00580440" w:rsidRDefault="00580440" w:rsidP="008D7681">
      <w:pPr>
        <w:jc w:val="both"/>
      </w:pPr>
      <w:r>
        <w:tab/>
        <w:t>1) заявление (образец представлен в Приложении № 3 к административному регламенту);</w:t>
      </w:r>
    </w:p>
    <w:p w:rsidR="00580440" w:rsidRDefault="00580440" w:rsidP="008D7681">
      <w:pPr>
        <w:jc w:val="both"/>
      </w:pPr>
      <w:r>
        <w:tab/>
        <w:t>2) документ, удостоверяющий личность (паспорт или иной документ, удостоверяющий личность);</w:t>
      </w:r>
    </w:p>
    <w:p w:rsidR="00580440" w:rsidRDefault="00580440" w:rsidP="008D7681">
      <w:pPr>
        <w:jc w:val="both"/>
      </w:pPr>
      <w:r>
        <w:tab/>
        <w:t>3) копия трудовой книжки (при наличии);</w:t>
      </w:r>
    </w:p>
    <w:p w:rsidR="00580440" w:rsidRDefault="00580440" w:rsidP="008D7681">
      <w:pPr>
        <w:jc w:val="both"/>
      </w:pPr>
      <w:r>
        <w:tab/>
        <w:t>4) доверенность на право представлять интересы заявителя (при обращении от доверенного лица);</w:t>
      </w:r>
    </w:p>
    <w:p w:rsidR="00580440" w:rsidRDefault="00580440" w:rsidP="008D7681">
      <w:pPr>
        <w:jc w:val="both"/>
      </w:pPr>
      <w:r>
        <w:tab/>
        <w:t>5) документы, представление которых необходимо для подготовки испрашиваемых заявителем информационных документов, не находящиеся в распоряжении органов государственной власти или органов местного самоуправления, подведомственных им государственных или муниципальных организациях (при наличии).</w:t>
      </w:r>
    </w:p>
    <w:p w:rsidR="00580440" w:rsidRDefault="00580440" w:rsidP="008D7681">
      <w:pPr>
        <w:jc w:val="both"/>
      </w:pPr>
      <w:r>
        <w:tab/>
        <w:t>26. В бумажном виде форма заявления может быть получена заявителем в архивном отделе Администрации города Королёва Московской области, или в многофункциональном центре.</w:t>
      </w:r>
    </w:p>
    <w:p w:rsidR="00580440" w:rsidRDefault="00580440" w:rsidP="008D7681">
      <w:pPr>
        <w:jc w:val="both"/>
      </w:pPr>
      <w:r>
        <w:tab/>
        <w:t xml:space="preserve">27. Форма заявления доступна для копирования и заполнения в электронном виде на Едином портале государственных и муниципальных услуг и Портале государственных и муниципальных услуг Московской области, на официальном сайте Администрации города Королёва Московской области в сети Интернет </w:t>
      </w:r>
      <w:hyperlink r:id="rId7" w:history="1">
        <w:r>
          <w:rPr>
            <w:rStyle w:val="Hyperlink"/>
            <w:lang w:val="en-US"/>
          </w:rPr>
          <w:t>www</w:t>
        </w:r>
        <w:r>
          <w:rPr>
            <w:rStyle w:val="Hyperlink"/>
          </w:rPr>
          <w:t>.</w:t>
        </w:r>
        <w:r>
          <w:rPr>
            <w:rStyle w:val="Hyperlink"/>
            <w:lang w:val="en-US"/>
          </w:rPr>
          <w:t>korolev</w:t>
        </w:r>
        <w:r>
          <w:rPr>
            <w:rStyle w:val="Hyperlink"/>
          </w:rPr>
          <w:t>.</w:t>
        </w:r>
        <w:r>
          <w:rPr>
            <w:rStyle w:val="Hyperlink"/>
            <w:lang w:val="en-US"/>
          </w:rPr>
          <w:t>ru</w:t>
        </w:r>
      </w:hyperlink>
      <w:r>
        <w:t>, а также по обращению заявителя может быть выслана на адрес его электронной почты.</w:t>
      </w:r>
    </w:p>
    <w:p w:rsidR="00580440" w:rsidRDefault="00580440" w:rsidP="003638C0">
      <w:pPr>
        <w:jc w:val="center"/>
      </w:pPr>
    </w:p>
    <w:p w:rsidR="00580440" w:rsidRDefault="00580440" w:rsidP="003638C0">
      <w:pPr>
        <w:jc w:val="center"/>
      </w:pPr>
    </w:p>
    <w:p w:rsidR="00580440" w:rsidRDefault="00580440" w:rsidP="003638C0">
      <w:pPr>
        <w:jc w:val="center"/>
        <w:rPr>
          <w:b/>
          <w:bCs/>
        </w:rPr>
      </w:pPr>
      <w:r>
        <w:rPr>
          <w:b/>
          <w:bCs/>
        </w:rPr>
        <w:t>Исчерпывающий перечень документов, необходимых в соответствии с</w:t>
      </w:r>
    </w:p>
    <w:p w:rsidR="00580440" w:rsidRDefault="00580440" w:rsidP="003638C0">
      <w:pPr>
        <w:jc w:val="center"/>
        <w:rPr>
          <w:b/>
          <w:bCs/>
        </w:rPr>
      </w:pPr>
      <w:r>
        <w:rPr>
          <w:b/>
          <w:bCs/>
        </w:rPr>
        <w:t>нормативными правовыми актами для предоставления муниципальной</w:t>
      </w:r>
    </w:p>
    <w:p w:rsidR="00580440" w:rsidRDefault="00580440" w:rsidP="003638C0">
      <w:pPr>
        <w:jc w:val="center"/>
        <w:rPr>
          <w:b/>
          <w:bCs/>
        </w:rPr>
      </w:pPr>
      <w:r>
        <w:rPr>
          <w:b/>
          <w:bCs/>
        </w:rPr>
        <w:t>услуги, которые находятся в распоряжении государственных органов,</w:t>
      </w:r>
    </w:p>
    <w:p w:rsidR="00580440" w:rsidRDefault="00580440" w:rsidP="003638C0">
      <w:pPr>
        <w:jc w:val="center"/>
        <w:rPr>
          <w:b/>
          <w:bCs/>
        </w:rPr>
      </w:pPr>
      <w:r>
        <w:rPr>
          <w:b/>
          <w:bCs/>
        </w:rPr>
        <w:t>органов местного самоуправления и иных органов и подведомственных</w:t>
      </w:r>
    </w:p>
    <w:p w:rsidR="00580440" w:rsidRDefault="00580440" w:rsidP="003638C0">
      <w:pPr>
        <w:jc w:val="center"/>
        <w:rPr>
          <w:b/>
          <w:bCs/>
        </w:rPr>
      </w:pPr>
      <w:r>
        <w:rPr>
          <w:b/>
          <w:bCs/>
        </w:rPr>
        <w:t>им организациях, участвующих в предоставлении муниципальных услуг, и</w:t>
      </w:r>
    </w:p>
    <w:p w:rsidR="00580440" w:rsidRDefault="00580440" w:rsidP="003638C0">
      <w:pPr>
        <w:jc w:val="center"/>
        <w:rPr>
          <w:b/>
          <w:bCs/>
        </w:rPr>
      </w:pPr>
      <w:r>
        <w:rPr>
          <w:b/>
          <w:bCs/>
        </w:rPr>
        <w:t>которые заявитель вправе представить по собственной инициативе, а</w:t>
      </w:r>
    </w:p>
    <w:p w:rsidR="00580440" w:rsidRDefault="00580440" w:rsidP="003638C0">
      <w:pPr>
        <w:jc w:val="center"/>
        <w:rPr>
          <w:b/>
          <w:bCs/>
        </w:rPr>
      </w:pPr>
      <w:r>
        <w:rPr>
          <w:b/>
          <w:bCs/>
        </w:rPr>
        <w:t>также способы их получения заявителями, в том числе в электронной</w:t>
      </w:r>
    </w:p>
    <w:p w:rsidR="00580440" w:rsidRDefault="00580440" w:rsidP="003638C0">
      <w:pPr>
        <w:jc w:val="center"/>
      </w:pPr>
      <w:r>
        <w:rPr>
          <w:b/>
          <w:bCs/>
        </w:rPr>
        <w:t>форме, порядок их представления</w:t>
      </w:r>
    </w:p>
    <w:p w:rsidR="00580440" w:rsidRDefault="00580440" w:rsidP="008D7681">
      <w:pPr>
        <w:jc w:val="both"/>
      </w:pPr>
    </w:p>
    <w:p w:rsidR="00580440" w:rsidRDefault="00580440" w:rsidP="008D7681">
      <w:pPr>
        <w:jc w:val="both"/>
      </w:pPr>
      <w:r>
        <w:tab/>
        <w:t>28. 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муниципальных услуг, и которые заявитель вправе представить по собственной инициативе:</w:t>
      </w:r>
    </w:p>
    <w:p w:rsidR="00580440" w:rsidRDefault="00580440" w:rsidP="008D7681">
      <w:pPr>
        <w:jc w:val="both"/>
      </w:pPr>
      <w:r>
        <w:tab/>
        <w:t>1) выписка из ЕГРП о правах на недвижимое имущество (в случае запроса заявителем архивных сведений по объектам недвижимости);</w:t>
      </w:r>
    </w:p>
    <w:p w:rsidR="00580440" w:rsidRDefault="00580440" w:rsidP="008D7681">
      <w:pPr>
        <w:jc w:val="both"/>
      </w:pPr>
      <w:r>
        <w:tab/>
        <w:t>2) документы и сведения, представление которых необходимо для подготовки испрашиваемых заявителем информационных документов, находящиеся в распоряжении органов государственной власти или органов местного самоуправления, подведомственных им государственных или муниципальных организациях.</w:t>
      </w:r>
    </w:p>
    <w:p w:rsidR="00580440" w:rsidRDefault="00580440" w:rsidP="008D7681">
      <w:pPr>
        <w:jc w:val="both"/>
      </w:pPr>
      <w:r>
        <w:tab/>
        <w:t>29. Администрация города Королёва Московской области и многофункциональный центр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80440" w:rsidRDefault="00580440" w:rsidP="008D7681">
      <w:pPr>
        <w:jc w:val="both"/>
      </w:pPr>
      <w:r>
        <w:tab/>
        <w:t>30. Администрация города Королёва Московской области и многофункциональный центр не вправе требовать от заявителя также представления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Московской области, муниципальными правовыми актами.</w:t>
      </w:r>
    </w:p>
    <w:p w:rsidR="00580440" w:rsidRDefault="00580440" w:rsidP="008D7681">
      <w:pPr>
        <w:jc w:val="both"/>
      </w:pPr>
    </w:p>
    <w:p w:rsidR="00580440" w:rsidRDefault="00580440" w:rsidP="008D7681">
      <w:pPr>
        <w:jc w:val="both"/>
      </w:pPr>
    </w:p>
    <w:p w:rsidR="00580440" w:rsidRDefault="00580440" w:rsidP="009A781B">
      <w:pPr>
        <w:jc w:val="center"/>
        <w:rPr>
          <w:b/>
          <w:bCs/>
        </w:rPr>
      </w:pPr>
      <w:r>
        <w:rPr>
          <w:b/>
          <w:bCs/>
        </w:rPr>
        <w:t>Исчерпывающий перечень оснований для отказа в приёме документов,</w:t>
      </w:r>
    </w:p>
    <w:p w:rsidR="00580440" w:rsidRDefault="00580440" w:rsidP="009A781B">
      <w:pPr>
        <w:jc w:val="center"/>
        <w:rPr>
          <w:b/>
          <w:bCs/>
        </w:rPr>
      </w:pPr>
      <w:r>
        <w:rPr>
          <w:b/>
          <w:bCs/>
        </w:rPr>
        <w:t>необходимых для предоставления муниципальной услуги</w:t>
      </w:r>
    </w:p>
    <w:p w:rsidR="00580440" w:rsidRDefault="00580440" w:rsidP="008D7681">
      <w:pPr>
        <w:jc w:val="both"/>
        <w:rPr>
          <w:b/>
          <w:bCs/>
        </w:rPr>
      </w:pPr>
    </w:p>
    <w:p w:rsidR="00580440" w:rsidRDefault="00580440" w:rsidP="008D7681">
      <w:pPr>
        <w:jc w:val="both"/>
      </w:pPr>
      <w:r>
        <w:tab/>
        <w:t>31. Основания для отказа в приёме документов в Администрацию города Королёва Московской области или  многофункциональный центр, необходимых для предоставления муниципальной услуги, отсутствуют.</w:t>
      </w:r>
    </w:p>
    <w:p w:rsidR="00580440" w:rsidRDefault="00580440" w:rsidP="008D7681">
      <w:pPr>
        <w:jc w:val="both"/>
      </w:pPr>
    </w:p>
    <w:p w:rsidR="00580440" w:rsidRDefault="00580440" w:rsidP="009A781B">
      <w:pPr>
        <w:jc w:val="center"/>
        <w:rPr>
          <w:b/>
          <w:bCs/>
        </w:rPr>
      </w:pPr>
      <w:r>
        <w:rPr>
          <w:b/>
          <w:bCs/>
        </w:rPr>
        <w:t>Исчерпывающий перечень оснований для приостановления или</w:t>
      </w:r>
    </w:p>
    <w:p w:rsidR="00580440" w:rsidRDefault="00580440" w:rsidP="009A781B">
      <w:pPr>
        <w:jc w:val="center"/>
        <w:rPr>
          <w:b/>
          <w:bCs/>
        </w:rPr>
      </w:pPr>
      <w:r>
        <w:rPr>
          <w:b/>
          <w:bCs/>
        </w:rPr>
        <w:t>отказа в предоставлении муниципальной услуги</w:t>
      </w:r>
    </w:p>
    <w:p w:rsidR="00580440" w:rsidRDefault="00580440" w:rsidP="008D7681">
      <w:pPr>
        <w:jc w:val="both"/>
        <w:rPr>
          <w:b/>
          <w:bCs/>
        </w:rPr>
      </w:pPr>
    </w:p>
    <w:p w:rsidR="00580440" w:rsidRDefault="00580440" w:rsidP="008D7681">
      <w:pPr>
        <w:jc w:val="both"/>
      </w:pPr>
      <w:r>
        <w:tab/>
        <w:t>32. Основаниями для отказа в предоставлении муниципальной услуги являются:</w:t>
      </w:r>
    </w:p>
    <w:p w:rsidR="00580440" w:rsidRDefault="00580440" w:rsidP="008D7681">
      <w:pPr>
        <w:jc w:val="both"/>
      </w:pPr>
      <w:r>
        <w:tab/>
        <w:t>1) выявление в запросе на предоставление муниципальной услуги или в представленных документах недостоверной, искажённой или неполной информации, в том числе представление заявителем документов, срок действия которых на момент поступления в Администрацию города Королёва Московской области в соответствии с действующим законодательством истёк;</w:t>
      </w:r>
    </w:p>
    <w:p w:rsidR="00580440" w:rsidRDefault="00580440" w:rsidP="008D7681">
      <w:pPr>
        <w:jc w:val="both"/>
      </w:pPr>
      <w:r>
        <w:tab/>
        <w:t>2) подача заявления и документов лицом, не входящим в перечень лиц, установленный законодательством и пунктом 3 настоящего административного регламента;</w:t>
      </w:r>
    </w:p>
    <w:p w:rsidR="00580440" w:rsidRDefault="00580440" w:rsidP="008D7681">
      <w:pPr>
        <w:jc w:val="both"/>
      </w:pPr>
      <w:r>
        <w:tab/>
        <w:t>3) непредставление заявителем одного или более документов, указанных в пункте 25 настоящего административного регламента;</w:t>
      </w:r>
    </w:p>
    <w:p w:rsidR="00580440" w:rsidRDefault="00580440" w:rsidP="008D7681">
      <w:pPr>
        <w:jc w:val="both"/>
      </w:pPr>
      <w:r>
        <w:tab/>
        <w:t>4) текст в запросе на предоставление муниципальной услуги не поддаётся прочтению либо отсутствует;</w:t>
      </w:r>
    </w:p>
    <w:p w:rsidR="00580440" w:rsidRDefault="00580440" w:rsidP="008D7681">
      <w:pPr>
        <w:jc w:val="both"/>
      </w:pPr>
      <w:r>
        <w:tab/>
        <w:t>5) отсутствие в архивном фонде</w:t>
      </w:r>
      <w:r w:rsidRPr="00F10A53">
        <w:t xml:space="preserve"> </w:t>
      </w:r>
      <w:r>
        <w:t>Администрации города Королёва Московской области  запрашиваемых заявителем сведений.</w:t>
      </w:r>
    </w:p>
    <w:p w:rsidR="00580440" w:rsidRDefault="00580440" w:rsidP="008D7681">
      <w:pPr>
        <w:jc w:val="both"/>
      </w:pPr>
      <w:r>
        <w:tab/>
        <w:t>Письменное решение об отказе в предоставлении муниципальной услуги подписывается начальником  архивного отдела Администрации города Королёва Московской области и выдаётся заявителю с указанием причин отказа.</w:t>
      </w:r>
    </w:p>
    <w:p w:rsidR="00580440" w:rsidRDefault="00580440" w:rsidP="008D7681">
      <w:pPr>
        <w:jc w:val="both"/>
      </w:pPr>
      <w:r>
        <w:tab/>
        <w:t>По требованию заявителя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выдаётся через многофункциональный центр.</w:t>
      </w:r>
    </w:p>
    <w:p w:rsidR="00580440" w:rsidRDefault="00580440" w:rsidP="008D7681">
      <w:pPr>
        <w:jc w:val="both"/>
      </w:pPr>
      <w:r>
        <w:tab/>
        <w:t>33. Основания для приостановления предоставления муниципальной услуги законодательством не предусмотрены.</w:t>
      </w:r>
    </w:p>
    <w:p w:rsidR="00580440" w:rsidRDefault="00580440" w:rsidP="008D7681">
      <w:pPr>
        <w:jc w:val="both"/>
      </w:pPr>
    </w:p>
    <w:p w:rsidR="00580440" w:rsidRDefault="00580440" w:rsidP="00366D2C">
      <w:pPr>
        <w:jc w:val="center"/>
        <w:rPr>
          <w:b/>
          <w:bCs/>
        </w:rPr>
      </w:pPr>
      <w:r>
        <w:rPr>
          <w:b/>
          <w:bCs/>
        </w:rPr>
        <w:t>Перечень услуг, необходимых и обязательных для предоставления</w:t>
      </w:r>
    </w:p>
    <w:p w:rsidR="00580440" w:rsidRDefault="00580440" w:rsidP="00366D2C">
      <w:pPr>
        <w:jc w:val="center"/>
        <w:rPr>
          <w:b/>
          <w:bCs/>
        </w:rPr>
      </w:pPr>
      <w:r>
        <w:rPr>
          <w:b/>
          <w:bCs/>
        </w:rPr>
        <w:t>муниципальной услуги, в том числе сведения о документах, выдаваемых</w:t>
      </w:r>
    </w:p>
    <w:p w:rsidR="00580440" w:rsidRDefault="00580440" w:rsidP="00366D2C">
      <w:pPr>
        <w:jc w:val="center"/>
        <w:rPr>
          <w:b/>
          <w:bCs/>
        </w:rPr>
      </w:pPr>
      <w:r>
        <w:rPr>
          <w:b/>
          <w:bCs/>
        </w:rPr>
        <w:t>организациями, участвующими в предоставлении муниципальной услуги</w:t>
      </w:r>
    </w:p>
    <w:p w:rsidR="00580440" w:rsidRDefault="00580440" w:rsidP="008D7681">
      <w:pPr>
        <w:jc w:val="both"/>
        <w:rPr>
          <w:b/>
          <w:bCs/>
        </w:rPr>
      </w:pPr>
    </w:p>
    <w:p w:rsidR="00580440" w:rsidRDefault="00580440" w:rsidP="008D7681">
      <w:pPr>
        <w:jc w:val="both"/>
      </w:pPr>
      <w:r>
        <w:rPr>
          <w:b/>
          <w:bCs/>
        </w:rPr>
        <w:tab/>
      </w:r>
      <w:r w:rsidRPr="005164E7">
        <w:t>3</w:t>
      </w:r>
      <w:r>
        <w:t>4. Услуги, необходимые и обязательные для предоставления муниципальной услуги, отсутствуют.</w:t>
      </w: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9A781B">
      <w:pPr>
        <w:jc w:val="center"/>
        <w:rPr>
          <w:b/>
          <w:bCs/>
        </w:rPr>
      </w:pPr>
      <w:r>
        <w:rPr>
          <w:b/>
          <w:bCs/>
        </w:rPr>
        <w:t>Порядок, размер и основания взимания государственной пошлины</w:t>
      </w:r>
    </w:p>
    <w:p w:rsidR="00580440" w:rsidRDefault="00580440" w:rsidP="009A781B">
      <w:pPr>
        <w:jc w:val="center"/>
        <w:rPr>
          <w:b/>
          <w:bCs/>
        </w:rPr>
      </w:pPr>
      <w:r>
        <w:rPr>
          <w:b/>
          <w:bCs/>
        </w:rPr>
        <w:t>или иной платы за предоставление муниципальной услуги</w:t>
      </w:r>
    </w:p>
    <w:p w:rsidR="00580440" w:rsidRDefault="00580440" w:rsidP="009A781B">
      <w:pPr>
        <w:jc w:val="center"/>
        <w:rPr>
          <w:b/>
          <w:bCs/>
        </w:rPr>
      </w:pPr>
    </w:p>
    <w:p w:rsidR="00580440" w:rsidRDefault="00580440" w:rsidP="008D7681">
      <w:pPr>
        <w:jc w:val="both"/>
      </w:pPr>
      <w:r>
        <w:rPr>
          <w:b/>
          <w:bCs/>
        </w:rPr>
        <w:tab/>
      </w:r>
      <w:r>
        <w:t>35. Предоставление муниципальной услуги в Администрации города Королёва Московской области осуществляется бесплатно.</w:t>
      </w:r>
    </w:p>
    <w:p w:rsidR="00580440" w:rsidRDefault="00580440" w:rsidP="008D7681">
      <w:pPr>
        <w:jc w:val="both"/>
      </w:pPr>
    </w:p>
    <w:p w:rsidR="00580440" w:rsidRDefault="00580440" w:rsidP="009A781B">
      <w:pPr>
        <w:jc w:val="center"/>
        <w:rPr>
          <w:b/>
          <w:bCs/>
        </w:rPr>
      </w:pPr>
      <w:r>
        <w:rPr>
          <w:b/>
          <w:bCs/>
        </w:rPr>
        <w:t>Порядок, размер и основания взимания платы за предоставление услуг,</w:t>
      </w:r>
    </w:p>
    <w:p w:rsidR="00580440" w:rsidRDefault="00580440" w:rsidP="009A781B">
      <w:pPr>
        <w:jc w:val="center"/>
        <w:rPr>
          <w:b/>
          <w:bCs/>
        </w:rPr>
      </w:pPr>
      <w:r>
        <w:rPr>
          <w:b/>
          <w:bCs/>
        </w:rPr>
        <w:t>необходимых и обязательных для предоставления муниципальной услуги</w:t>
      </w:r>
    </w:p>
    <w:p w:rsidR="00580440" w:rsidRDefault="00580440" w:rsidP="009A781B">
      <w:pPr>
        <w:jc w:val="center"/>
        <w:rPr>
          <w:b/>
          <w:bCs/>
        </w:rPr>
      </w:pPr>
    </w:p>
    <w:p w:rsidR="00580440" w:rsidRDefault="00580440" w:rsidP="008D7681">
      <w:pPr>
        <w:jc w:val="both"/>
      </w:pPr>
      <w:r>
        <w:rPr>
          <w:b/>
          <w:bCs/>
        </w:rPr>
        <w:tab/>
      </w:r>
      <w:r>
        <w:t>36. Услуги, необходимые и обязательные для предоставления муниципальной услуги, отсутствуют.</w:t>
      </w:r>
      <w:r>
        <w:tab/>
      </w:r>
    </w:p>
    <w:p w:rsidR="00580440" w:rsidRDefault="00580440" w:rsidP="008D7681">
      <w:pPr>
        <w:jc w:val="both"/>
      </w:pPr>
    </w:p>
    <w:p w:rsidR="00580440" w:rsidRDefault="00580440" w:rsidP="009A781B">
      <w:pPr>
        <w:jc w:val="center"/>
        <w:rPr>
          <w:b/>
          <w:bCs/>
        </w:rPr>
      </w:pPr>
      <w:r>
        <w:rPr>
          <w:b/>
          <w:bCs/>
        </w:rPr>
        <w:t>Максимальный срок ожидания в очереди при подаче запроса о</w:t>
      </w:r>
    </w:p>
    <w:p w:rsidR="00580440" w:rsidRDefault="00580440" w:rsidP="009A781B">
      <w:pPr>
        <w:jc w:val="center"/>
        <w:rPr>
          <w:b/>
          <w:bCs/>
        </w:rPr>
      </w:pPr>
      <w:r>
        <w:rPr>
          <w:b/>
          <w:bCs/>
        </w:rPr>
        <w:t>предоставлении муниципальной услуги, услуги организации,</w:t>
      </w:r>
    </w:p>
    <w:p w:rsidR="00580440" w:rsidRDefault="00580440" w:rsidP="009A781B">
      <w:pPr>
        <w:jc w:val="center"/>
        <w:rPr>
          <w:b/>
          <w:bCs/>
        </w:rPr>
      </w:pPr>
      <w:r>
        <w:rPr>
          <w:b/>
          <w:bCs/>
        </w:rPr>
        <w:t>участвующей в  предоставлении муниципальной услуги, и</w:t>
      </w:r>
    </w:p>
    <w:p w:rsidR="00580440" w:rsidRDefault="00580440" w:rsidP="009A781B">
      <w:pPr>
        <w:jc w:val="center"/>
        <w:rPr>
          <w:b/>
          <w:bCs/>
        </w:rPr>
      </w:pPr>
      <w:r>
        <w:rPr>
          <w:b/>
          <w:bCs/>
        </w:rPr>
        <w:t>при получении результата предоставления таких услуг</w:t>
      </w:r>
    </w:p>
    <w:p w:rsidR="00580440" w:rsidRDefault="00580440" w:rsidP="009A781B">
      <w:pPr>
        <w:jc w:val="center"/>
        <w:rPr>
          <w:b/>
          <w:bCs/>
        </w:rPr>
      </w:pPr>
    </w:p>
    <w:p w:rsidR="00580440" w:rsidRDefault="00580440" w:rsidP="008D7681">
      <w:pPr>
        <w:jc w:val="both"/>
      </w:pPr>
      <w:r>
        <w:rPr>
          <w:b/>
          <w:bCs/>
        </w:rPr>
        <w:tab/>
      </w:r>
      <w:r>
        <w:t>37. Максимальное время ожидания в очереди при личной подаче заявления о предоставлении муниципальной услуги составляет не более 15 минут.</w:t>
      </w:r>
    </w:p>
    <w:p w:rsidR="00580440" w:rsidRDefault="00580440" w:rsidP="008D7681">
      <w:pPr>
        <w:jc w:val="both"/>
      </w:pPr>
      <w:r>
        <w:tab/>
        <w:t>38. Предельная продолжительность ожидания в очереди при получении результата предоставления муниципальной услуги не должна превышать 15 минут.</w:t>
      </w:r>
    </w:p>
    <w:p w:rsidR="00580440" w:rsidRDefault="00580440" w:rsidP="008D7681">
      <w:pPr>
        <w:jc w:val="both"/>
      </w:pPr>
    </w:p>
    <w:p w:rsidR="00580440" w:rsidRDefault="00580440" w:rsidP="009A781B">
      <w:pPr>
        <w:jc w:val="center"/>
      </w:pPr>
    </w:p>
    <w:p w:rsidR="00580440" w:rsidRDefault="00580440" w:rsidP="009A781B">
      <w:pPr>
        <w:jc w:val="center"/>
        <w:rPr>
          <w:b/>
          <w:bCs/>
        </w:rPr>
      </w:pPr>
      <w:r>
        <w:rPr>
          <w:b/>
          <w:bCs/>
        </w:rPr>
        <w:t>Требования к помещениям, в которых предоставляется муниципальная</w:t>
      </w:r>
    </w:p>
    <w:p w:rsidR="00580440" w:rsidRDefault="00580440" w:rsidP="009A781B">
      <w:pPr>
        <w:jc w:val="center"/>
        <w:rPr>
          <w:b/>
          <w:bCs/>
        </w:rPr>
      </w:pPr>
      <w:r>
        <w:rPr>
          <w:b/>
          <w:bCs/>
        </w:rPr>
        <w:t>услуга, услуги организации, участвующей в предоставлении</w:t>
      </w:r>
    </w:p>
    <w:p w:rsidR="00580440" w:rsidRDefault="00580440" w:rsidP="009A781B">
      <w:pPr>
        <w:jc w:val="center"/>
        <w:rPr>
          <w:b/>
          <w:bCs/>
        </w:rPr>
      </w:pPr>
      <w:r>
        <w:rPr>
          <w:b/>
          <w:bCs/>
        </w:rPr>
        <w:t>муниципальной услуги, к местам ожидания и приёма заявителей,</w:t>
      </w:r>
    </w:p>
    <w:p w:rsidR="00580440" w:rsidRDefault="00580440" w:rsidP="009A781B">
      <w:pPr>
        <w:jc w:val="center"/>
        <w:rPr>
          <w:b/>
          <w:bCs/>
        </w:rPr>
      </w:pPr>
      <w:r>
        <w:rPr>
          <w:b/>
          <w:bCs/>
        </w:rPr>
        <w:t>размещению и оформлению визуальной, текстовой и мультимедийной</w:t>
      </w:r>
    </w:p>
    <w:p w:rsidR="00580440" w:rsidRDefault="00580440" w:rsidP="009A781B">
      <w:pPr>
        <w:jc w:val="center"/>
        <w:rPr>
          <w:b/>
          <w:bCs/>
        </w:rPr>
      </w:pPr>
      <w:r>
        <w:rPr>
          <w:b/>
          <w:bCs/>
        </w:rPr>
        <w:t>информации  о порядке предоставлении муниципальной  услуги</w:t>
      </w:r>
    </w:p>
    <w:p w:rsidR="00580440" w:rsidRDefault="00580440" w:rsidP="008D7681">
      <w:pPr>
        <w:jc w:val="both"/>
        <w:rPr>
          <w:b/>
          <w:bCs/>
        </w:rPr>
      </w:pPr>
      <w:r>
        <w:rPr>
          <w:b/>
          <w:bCs/>
        </w:rPr>
        <w:t xml:space="preserve"> </w:t>
      </w:r>
    </w:p>
    <w:p w:rsidR="00580440" w:rsidRDefault="00580440" w:rsidP="008D7681">
      <w:pPr>
        <w:jc w:val="both"/>
      </w:pPr>
      <w:r>
        <w:tab/>
        <w:t>39. Предоставление муниципальной услуги осуществляется в специально выделенных для этих целей помещениях Администрации города Королёва Московской области и многофункциональных центров.</w:t>
      </w:r>
    </w:p>
    <w:p w:rsidR="00580440" w:rsidRDefault="00580440" w:rsidP="008D7681">
      <w:pPr>
        <w:jc w:val="both"/>
      </w:pPr>
      <w:r>
        <w:tab/>
        <w:t>40. Для заявителей должно быть обеспечено удобство с точки зрения пешеходной доступности от остановок общественного транспорта. Путь от остановок общественного  транспорта до помещений приёма и выдачи документов должен быть оборудован соответствующими информационными указателями.</w:t>
      </w:r>
    </w:p>
    <w:p w:rsidR="00580440" w:rsidRDefault="00580440" w:rsidP="008D7681">
      <w:pPr>
        <w:jc w:val="both"/>
      </w:pPr>
      <w:r>
        <w:tab/>
        <w:t>41. В случае если имеется возможность организации стоянки (парковки) возле здания (строения), в котором размещено помещение приёма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580440" w:rsidRDefault="00580440" w:rsidP="008D7681">
      <w:pPr>
        <w:jc w:val="both"/>
      </w:pPr>
      <w:r>
        <w:tab/>
        <w:t xml:space="preserve">42. 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 </w:t>
      </w:r>
    </w:p>
    <w:p w:rsidR="00580440" w:rsidRDefault="00580440" w:rsidP="008D7681">
      <w:pPr>
        <w:jc w:val="both"/>
      </w:pPr>
      <w:r>
        <w:tab/>
        <w:t>43. Вход в помещение приёма и выдачи документов должен обеспечивать свободный доступ заявителей,</w:t>
      </w:r>
      <w:r>
        <w:rPr>
          <w:b/>
          <w:bCs/>
        </w:rPr>
        <w:t xml:space="preserve"> </w:t>
      </w:r>
      <w:r>
        <w:t>быть оборудован удобной лестницей с поручнями, широкими проходами, а также пандусами для передвижения кресел-колясок.</w:t>
      </w:r>
    </w:p>
    <w:p w:rsidR="00580440" w:rsidRDefault="00580440" w:rsidP="008D7681">
      <w:pPr>
        <w:jc w:val="both"/>
      </w:pPr>
      <w:r>
        <w:tab/>
        <w:t>44. На здании рядом с входом должна быть размещена информационная табличка (вывеска), содержащая следующую информацию:</w:t>
      </w:r>
    </w:p>
    <w:p w:rsidR="00580440" w:rsidRDefault="00580440" w:rsidP="008D7681">
      <w:pPr>
        <w:jc w:val="both"/>
      </w:pPr>
      <w:r>
        <w:tab/>
        <w:t>наименование органа;</w:t>
      </w:r>
    </w:p>
    <w:p w:rsidR="00580440" w:rsidRDefault="00580440" w:rsidP="008D7681">
      <w:pPr>
        <w:jc w:val="both"/>
      </w:pPr>
      <w:r>
        <w:tab/>
        <w:t>место нахождения и юридический адрес;</w:t>
      </w:r>
    </w:p>
    <w:p w:rsidR="00580440" w:rsidRDefault="00580440" w:rsidP="008D7681">
      <w:pPr>
        <w:jc w:val="both"/>
      </w:pPr>
      <w:r>
        <w:tab/>
        <w:t>режим работы;</w:t>
      </w:r>
    </w:p>
    <w:p w:rsidR="00580440" w:rsidRDefault="00580440" w:rsidP="008D7681">
      <w:pPr>
        <w:jc w:val="both"/>
      </w:pPr>
      <w:r>
        <w:tab/>
        <w:t>номера телефонов для справок;</w:t>
      </w:r>
    </w:p>
    <w:p w:rsidR="00580440" w:rsidRDefault="00580440" w:rsidP="008D7681">
      <w:pPr>
        <w:jc w:val="both"/>
      </w:pPr>
      <w:r>
        <w:tab/>
        <w:t>адрес официального сайта.</w:t>
      </w:r>
    </w:p>
    <w:p w:rsidR="00580440" w:rsidRDefault="00580440" w:rsidP="008D7681">
      <w:pPr>
        <w:jc w:val="both"/>
      </w:pPr>
      <w:r>
        <w:tab/>
        <w:t>45. Фасад здания должен быть оборудован осветительными приборами, позволяющими посетителям ознакомиться с информационными табличками.</w:t>
      </w:r>
    </w:p>
    <w:p w:rsidR="00580440" w:rsidRDefault="00580440" w:rsidP="008D7681">
      <w:pPr>
        <w:jc w:val="both"/>
      </w:pPr>
      <w:r>
        <w:tab/>
        <w:t>46. Помещения приёма и выдачи документов должны предусматривать места для ожидания, информирования и приёма заявителей. В местах для информирования должен быть обеспечен доступ граждан для ознакомления с информацией не только в часы приёма заявлений, но и в рабочее время, когда приём заявителей не ведётся.</w:t>
      </w:r>
    </w:p>
    <w:p w:rsidR="00580440" w:rsidRDefault="00580440" w:rsidP="008D7681">
      <w:pPr>
        <w:jc w:val="both"/>
      </w:pPr>
      <w:r>
        <w:tab/>
        <w:t>47. В помещении приёма и выдачи документов организуется работа справочных окон в количестве, обеспечивающем потребности граждан.</w:t>
      </w:r>
    </w:p>
    <w:p w:rsidR="00580440" w:rsidRDefault="00580440" w:rsidP="008D7681">
      <w:pPr>
        <w:jc w:val="both"/>
      </w:pPr>
      <w:r>
        <w:tab/>
        <w:t>48. Характеристики помещений приёма и выдачи документов в части объёмно-планировочных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580440" w:rsidRDefault="00580440" w:rsidP="008D7681">
      <w:pPr>
        <w:jc w:val="both"/>
      </w:pPr>
      <w:r>
        <w:t xml:space="preserve"> </w:t>
      </w:r>
      <w:r>
        <w:tab/>
        <w:t>49. Помещения приёма и выдачи документов оборудуются стендами (стойками), содержащими информацию о порядке предоставления муниципальных услуг.</w:t>
      </w:r>
    </w:p>
    <w:p w:rsidR="00580440" w:rsidRDefault="00580440" w:rsidP="008D7681">
      <w:pPr>
        <w:jc w:val="both"/>
      </w:pPr>
      <w:r>
        <w:tab/>
        <w:t>50. Помещение приёма и выдачи документов может быть оборудовано информационным табло, предоставляющем информацию о порядке предоставления муниципальной услуги (включая трансляцию видеороликов, разъясняющих порядок предоставления муниципальных услуг), а также регулирующим поток «электронной очереди». Информация на табло может выводиться в виде бегущей строки.</w:t>
      </w:r>
    </w:p>
    <w:p w:rsidR="00580440" w:rsidRDefault="00580440" w:rsidP="008D7681">
      <w:pPr>
        <w:jc w:val="both"/>
      </w:pPr>
      <w:r>
        <w:tab/>
        <w:t xml:space="preserve">51. Информационное табло размещается рядом со входом в помещение таким образом, чтобы обеспечить видимость максимально возможному количеству заинтересованных лиц. </w:t>
      </w:r>
    </w:p>
    <w:p w:rsidR="00580440" w:rsidRDefault="00580440" w:rsidP="008D7681">
      <w:pPr>
        <w:jc w:val="both"/>
      </w:pPr>
      <w:r>
        <w:tab/>
        <w:t>52. В местах для ожидания устанавливаются стулья (кресельные секции, кресла) для заявителей.</w:t>
      </w:r>
    </w:p>
    <w:p w:rsidR="00580440" w:rsidRDefault="00580440" w:rsidP="008D7681">
      <w:pPr>
        <w:jc w:val="both"/>
      </w:pPr>
      <w:r>
        <w:tab/>
        <w:t>В помещении приёма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580440" w:rsidRDefault="00580440" w:rsidP="008D7681">
      <w:pPr>
        <w:jc w:val="both"/>
      </w:pPr>
      <w:r>
        <w:tab/>
        <w:t>В помещениях приёма и выдачи документов могут быть размещены платёжные терминалы, мини-офисы  кредитных учреждений по приёму платы за предоставление муниципальных услуг (последнее – при наличии).</w:t>
      </w:r>
    </w:p>
    <w:p w:rsidR="00580440" w:rsidRDefault="00580440" w:rsidP="008D7681">
      <w:pPr>
        <w:jc w:val="both"/>
      </w:pPr>
      <w:r>
        <w:tab/>
        <w:t>53. Информация о фамилии, имени, отчестве и должности сотрудника Администрации города Королёва Московской области и многофункционального центра должна быть размещена на личной информационной табличке и на рабочем месте специалиста.</w:t>
      </w:r>
    </w:p>
    <w:p w:rsidR="00580440" w:rsidRDefault="00580440" w:rsidP="008D7681">
      <w:pPr>
        <w:jc w:val="both"/>
      </w:pPr>
      <w:r>
        <w:tab/>
        <w:t>54. Для заявителя, находящегося на приёме, должно быть предусмотрено место для раскладки документов.</w:t>
      </w:r>
    </w:p>
    <w:p w:rsidR="00580440" w:rsidRDefault="00580440" w:rsidP="008D7681">
      <w:pPr>
        <w:jc w:val="both"/>
      </w:pPr>
      <w:r>
        <w:tab/>
        <w:t>55. Приём комплекта документов, необходимых для осуществления муниципальной услуги, и выдача документов, при наличии возможности, должны осуществляться в разных окнах (кабинетах).</w:t>
      </w:r>
    </w:p>
    <w:p w:rsidR="00580440" w:rsidRDefault="00580440" w:rsidP="008D7681">
      <w:pPr>
        <w:jc w:val="both"/>
      </w:pPr>
      <w:r>
        <w:tab/>
        <w:t>56. В помещениях приёма и выдачи документов размещается абонентский ящик, а также стенд по антикоррупционной тематике. Кроме того, в помещениях приёма и выдачи документов могут распространяться иные материалы (брошюры, сборники) по антикоррупционной тематике.</w:t>
      </w:r>
    </w:p>
    <w:p w:rsidR="00580440" w:rsidRDefault="00580440" w:rsidP="008D7681">
      <w:pPr>
        <w:jc w:val="both"/>
      </w:pPr>
    </w:p>
    <w:p w:rsidR="00580440" w:rsidRDefault="00580440" w:rsidP="009A781B">
      <w:pPr>
        <w:jc w:val="center"/>
        <w:rPr>
          <w:b/>
          <w:bCs/>
        </w:rPr>
      </w:pPr>
      <w:r>
        <w:rPr>
          <w:b/>
          <w:bCs/>
        </w:rPr>
        <w:t>Показатели доступности и качества муниципальных услуг</w:t>
      </w:r>
    </w:p>
    <w:p w:rsidR="00580440" w:rsidRDefault="00580440" w:rsidP="009A781B">
      <w:pPr>
        <w:jc w:val="center"/>
        <w:rPr>
          <w:b/>
          <w:bCs/>
        </w:rPr>
      </w:pPr>
      <w:r>
        <w:rPr>
          <w:b/>
          <w:bCs/>
        </w:rPr>
        <w:t>(возможность получения информации о ходе предоставления</w:t>
      </w:r>
    </w:p>
    <w:p w:rsidR="00580440" w:rsidRDefault="00580440" w:rsidP="009A781B">
      <w:pPr>
        <w:jc w:val="center"/>
        <w:rPr>
          <w:b/>
          <w:bCs/>
        </w:rPr>
      </w:pPr>
      <w:r>
        <w:rPr>
          <w:b/>
          <w:bCs/>
        </w:rPr>
        <w:t>муниципальной услуги, возможность получения услуги в</w:t>
      </w:r>
    </w:p>
    <w:p w:rsidR="00580440" w:rsidRDefault="00580440" w:rsidP="009A781B">
      <w:pPr>
        <w:jc w:val="center"/>
        <w:rPr>
          <w:b/>
          <w:bCs/>
        </w:rPr>
      </w:pPr>
      <w:r>
        <w:rPr>
          <w:b/>
          <w:bCs/>
        </w:rPr>
        <w:t>электронной форме или в многофункциональных центрах)</w:t>
      </w:r>
    </w:p>
    <w:p w:rsidR="00580440" w:rsidRDefault="00580440" w:rsidP="008D7681">
      <w:pPr>
        <w:jc w:val="both"/>
        <w:rPr>
          <w:b/>
          <w:bCs/>
        </w:rPr>
      </w:pPr>
    </w:p>
    <w:p w:rsidR="00580440" w:rsidRDefault="00580440" w:rsidP="008D7681">
      <w:pPr>
        <w:jc w:val="both"/>
      </w:pPr>
      <w:r>
        <w:rPr>
          <w:b/>
          <w:bCs/>
        </w:rPr>
        <w:tab/>
      </w:r>
      <w:r w:rsidRPr="00091FFA">
        <w:t>57.</w:t>
      </w:r>
      <w:r>
        <w:t xml:space="preserve"> Показателями доступности и качества муниципальной услуги являются:</w:t>
      </w:r>
    </w:p>
    <w:p w:rsidR="00580440" w:rsidRDefault="00580440" w:rsidP="008D7681">
      <w:pPr>
        <w:jc w:val="both"/>
      </w:pPr>
      <w:r>
        <w:tab/>
        <w:t>достоверность предоставляемой гражданам информации;</w:t>
      </w:r>
    </w:p>
    <w:p w:rsidR="00580440" w:rsidRDefault="00580440" w:rsidP="008D7681">
      <w:pPr>
        <w:jc w:val="both"/>
      </w:pPr>
      <w:r>
        <w:tab/>
        <w:t>полнота информирования граждан;</w:t>
      </w:r>
    </w:p>
    <w:p w:rsidR="00580440" w:rsidRDefault="00580440" w:rsidP="008D7681">
      <w:pPr>
        <w:jc w:val="both"/>
      </w:pPr>
      <w:r>
        <w:tab/>
        <w:t>наглядность форм предоставляемой информации об административных процедурах;</w:t>
      </w:r>
    </w:p>
    <w:p w:rsidR="00580440" w:rsidRDefault="00580440" w:rsidP="008D7681">
      <w:pPr>
        <w:jc w:val="both"/>
      </w:pPr>
      <w:r>
        <w:tab/>
        <w:t>удобство и доступность получения информации заявителями о порядке предоставления муниципальной услуги;</w:t>
      </w:r>
    </w:p>
    <w:p w:rsidR="00580440" w:rsidRDefault="00580440" w:rsidP="008D7681">
      <w:pPr>
        <w:jc w:val="both"/>
      </w:pPr>
      <w:r>
        <w:tab/>
        <w:t>соблюдение сроков исполнения отдельных административных процедур и предоставления муниципальной услуги в целом;</w:t>
      </w:r>
    </w:p>
    <w:p w:rsidR="00580440" w:rsidRDefault="00580440" w:rsidP="008D7681">
      <w:pPr>
        <w:jc w:val="both"/>
      </w:pPr>
      <w:r>
        <w:tab/>
        <w:t>соблюдение требований стандарта предоставления муниципальной услуги;</w:t>
      </w:r>
    </w:p>
    <w:p w:rsidR="00580440" w:rsidRDefault="00580440" w:rsidP="008D7681">
      <w:pPr>
        <w:jc w:val="both"/>
      </w:pPr>
      <w:r>
        <w:tab/>
        <w:t>отсутствие жалоб на решения, действия (бездействие) должностных лиц Администрации города Королёва Московской области и муниципальных служащих в ходе предоставления муниципальной услуги;</w:t>
      </w:r>
    </w:p>
    <w:p w:rsidR="00580440" w:rsidRDefault="00580440" w:rsidP="008D7681">
      <w:pPr>
        <w:jc w:val="both"/>
      </w:pPr>
      <w:r>
        <w:tab/>
        <w:t>полнота и актуальность информации о порядке предоставления муниципальной услуги.</w:t>
      </w:r>
    </w:p>
    <w:p w:rsidR="00580440" w:rsidRDefault="00580440" w:rsidP="008D7681">
      <w:pPr>
        <w:jc w:val="both"/>
      </w:pPr>
      <w:r>
        <w:tab/>
        <w:t>58. 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Портала государственных и муниципальных услуг Московской области, Единого портала государственных и муниципальных услуг и по принципу «одного окна» на базе многофункциональных центров.</w:t>
      </w:r>
    </w:p>
    <w:p w:rsidR="00580440" w:rsidRDefault="00580440" w:rsidP="008D7681">
      <w:pPr>
        <w:jc w:val="both"/>
      </w:pPr>
      <w:r>
        <w:tab/>
        <w:t>59. Запрос (заявление) о предоставлении муниципальной услуги подаётся в многофункциональный центр в соответствии с требованиями Федерального закона от 27.07.2010 года № 210-ФЗ. Организация предоставления муниципальной услуги осуществляется в многофункциональном центре в соответствии с заключёнными в установленном порядке соглашениями о взаимодействии.</w:t>
      </w:r>
    </w:p>
    <w:p w:rsidR="00580440" w:rsidRDefault="00580440" w:rsidP="008D7681">
      <w:pPr>
        <w:jc w:val="both"/>
      </w:pPr>
      <w:r>
        <w:tab/>
        <w:t>60. При получении муниципальной услуги заявитель осуществляет не более 2 взаимодействий с должностными лицами.</w:t>
      </w:r>
    </w:p>
    <w:p w:rsidR="00580440" w:rsidRDefault="00580440" w:rsidP="008D7681">
      <w:pPr>
        <w:jc w:val="both"/>
      </w:pPr>
      <w:r>
        <w:tab/>
        <w:t>61. Продолжительность ожидания в очереди при обращении заявителя в Администрацию города Королёва Московской области для получения муниципальной услуги не может превышать 15 минут.</w:t>
      </w:r>
    </w:p>
    <w:p w:rsidR="00580440" w:rsidRDefault="00580440" w:rsidP="008D7681">
      <w:pPr>
        <w:jc w:val="both"/>
      </w:pPr>
      <w:r>
        <w:tab/>
        <w:t>62. Заявителю предоставляется возможность личного обращения за получением муниципальной услуги по принципу «одного окна» в многофункциональных центрах, а также обращения в электронной форме посредством официального сайта Администрации города Королёва Московской области  в сети Интернет, сайта многофункционального центра в сети Интернет,  Единого портала государственных и муниципальных услуг, Портала государственных и муниципальных услуг Московской области.</w:t>
      </w:r>
    </w:p>
    <w:p w:rsidR="00580440" w:rsidRDefault="00580440" w:rsidP="008D7681">
      <w:pPr>
        <w:jc w:val="both"/>
      </w:pPr>
    </w:p>
    <w:p w:rsidR="00580440" w:rsidRDefault="00580440" w:rsidP="008140E3">
      <w:pPr>
        <w:jc w:val="center"/>
        <w:rPr>
          <w:b/>
          <w:bCs/>
        </w:rPr>
      </w:pPr>
      <w:r>
        <w:rPr>
          <w:b/>
          <w:bCs/>
        </w:rPr>
        <w:t>Иные требования, в том числе учитывающие особенности организации</w:t>
      </w:r>
    </w:p>
    <w:p w:rsidR="00580440" w:rsidRDefault="00580440" w:rsidP="008140E3">
      <w:pPr>
        <w:jc w:val="center"/>
        <w:rPr>
          <w:b/>
          <w:bCs/>
        </w:rPr>
      </w:pPr>
      <w:r>
        <w:rPr>
          <w:b/>
          <w:bCs/>
        </w:rPr>
        <w:t>предоставления муниципальной услуги по принципу «одного окна» на</w:t>
      </w:r>
    </w:p>
    <w:p w:rsidR="00580440" w:rsidRDefault="00580440" w:rsidP="008140E3">
      <w:pPr>
        <w:jc w:val="center"/>
        <w:rPr>
          <w:b/>
          <w:bCs/>
        </w:rPr>
      </w:pPr>
      <w:r>
        <w:rPr>
          <w:b/>
          <w:bCs/>
        </w:rPr>
        <w:t>базе многофункциональных центров и в электронной форме</w:t>
      </w:r>
    </w:p>
    <w:p w:rsidR="00580440" w:rsidRDefault="00580440" w:rsidP="008D7681">
      <w:pPr>
        <w:jc w:val="both"/>
        <w:rPr>
          <w:b/>
          <w:bCs/>
        </w:rPr>
      </w:pPr>
    </w:p>
    <w:p w:rsidR="00580440" w:rsidRDefault="00580440" w:rsidP="008D7681">
      <w:pPr>
        <w:jc w:val="both"/>
      </w:pPr>
      <w:r>
        <w:rPr>
          <w:b/>
          <w:bCs/>
        </w:rPr>
        <w:tab/>
      </w:r>
      <w:r w:rsidRPr="00E43834">
        <w:t>63.</w:t>
      </w:r>
      <w:r>
        <w:t xml:space="preserve"> Заявителю предоставляется возможность получения муниципальной услуги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Администрацией города Королёва Московской области осуществляется многофункциональным центром без участия заявителя в соответствии с нормативными правовыми актами и соглашением о взаимодействии между Администрацией города Королёва Московской области и многофункциональным центром, заключённым в установленном порядке.</w:t>
      </w:r>
    </w:p>
    <w:p w:rsidR="00580440" w:rsidRDefault="00580440" w:rsidP="008D7681">
      <w:pPr>
        <w:jc w:val="both"/>
      </w:pPr>
      <w:r>
        <w:tab/>
        <w:t>64. Организация предоставления муниципальной услуги на базе многофункционального центра осуществляется в соответствии с соглашением о взаимодействии между Администрацией города Королёва Московской области и многофункциональным центром, заключённым в установленном порядке.</w:t>
      </w:r>
    </w:p>
    <w:p w:rsidR="00580440" w:rsidRDefault="00580440" w:rsidP="008D7681">
      <w:pPr>
        <w:jc w:val="both"/>
      </w:pPr>
      <w:r>
        <w:tab/>
        <w:t>65. Муниципальная услуга предоставляется в многофункциональных центрах с учётом принципа экстерриториальности, в соответствии с которым заявитель вправе выбрать для обращения за получением муниципальной услуги любой многофункциональный центр, расположенный на территории города Королёва Московской области.</w:t>
      </w:r>
    </w:p>
    <w:p w:rsidR="00580440" w:rsidRDefault="00580440" w:rsidP="008D7681">
      <w:pPr>
        <w:jc w:val="both"/>
      </w:pPr>
      <w:r>
        <w:tab/>
        <w:t>66. При предоставлении муниципальной услуги универсальными специалистами многофункциональных центров исполняются следующие административные процедуры:</w:t>
      </w:r>
    </w:p>
    <w:p w:rsidR="00580440" w:rsidRDefault="00580440" w:rsidP="008D7681">
      <w:pPr>
        <w:jc w:val="both"/>
      </w:pPr>
      <w:r>
        <w:tab/>
        <w:t>1) приём заявления и документов, необходимых для предоставления муниципальной услуги;</w:t>
      </w:r>
    </w:p>
    <w:p w:rsidR="00580440" w:rsidRDefault="00580440" w:rsidP="008D7681">
      <w:pPr>
        <w:jc w:val="both"/>
      </w:pPr>
      <w:r>
        <w:tab/>
        <w:t>2) формирование и направление межведомственных запросов в органы (организации), участвующие в предоставлении муниципальной услуги;</w:t>
      </w:r>
    </w:p>
    <w:p w:rsidR="00580440" w:rsidRDefault="00580440" w:rsidP="008D7681">
      <w:pPr>
        <w:jc w:val="both"/>
      </w:pPr>
      <w:r>
        <w:tab/>
        <w:t>3) выдача документа, являющегося результатом предоставления муниципальной услуги.</w:t>
      </w:r>
    </w:p>
    <w:p w:rsidR="00580440" w:rsidRDefault="00580440" w:rsidP="008D7681">
      <w:pPr>
        <w:jc w:val="both"/>
      </w:pPr>
      <w:r>
        <w:tab/>
        <w:t>Административные процедуры по приёму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осуществляются универсальными специалистами многофункциональных центров по принципу экстерриториальности.</w:t>
      </w:r>
    </w:p>
    <w:p w:rsidR="00580440" w:rsidRDefault="00580440" w:rsidP="008D7681">
      <w:pPr>
        <w:jc w:val="both"/>
      </w:pPr>
      <w:r>
        <w:tab/>
        <w:t>67. 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w:t>
      </w:r>
    </w:p>
    <w:p w:rsidR="00580440" w:rsidRDefault="00580440" w:rsidP="008D7681">
      <w:pPr>
        <w:jc w:val="both"/>
      </w:pPr>
      <w:r>
        <w:tab/>
        <w:t>1) получения информации о порядке предоставления муниципальной услуги;</w:t>
      </w:r>
    </w:p>
    <w:p w:rsidR="00580440" w:rsidRDefault="00580440" w:rsidP="008D7681">
      <w:pPr>
        <w:jc w:val="both"/>
      </w:pPr>
      <w:r>
        <w:tab/>
        <w:t>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 в электронном виде;</w:t>
      </w:r>
    </w:p>
    <w:p w:rsidR="00580440" w:rsidRDefault="00580440" w:rsidP="008D7681">
      <w:pPr>
        <w:jc w:val="both"/>
      </w:pPr>
      <w:r>
        <w:tab/>
        <w:t>3) направления запроса и документов, необходимых для предоставления муниципальной услуги;</w:t>
      </w:r>
    </w:p>
    <w:p w:rsidR="00580440" w:rsidRDefault="00580440" w:rsidP="008D7681">
      <w:pPr>
        <w:jc w:val="both"/>
      </w:pPr>
      <w:r>
        <w:tab/>
        <w:t>4) осуществления мониторинга хода предоставления муниципальной услуги;</w:t>
      </w:r>
    </w:p>
    <w:p w:rsidR="00580440" w:rsidRDefault="00580440" w:rsidP="008D7681">
      <w:pPr>
        <w:jc w:val="both"/>
      </w:pPr>
      <w:r>
        <w:tab/>
        <w:t>5) получения результата предоставления муниципальной услуги в соответствии с действующим законодательством.</w:t>
      </w:r>
    </w:p>
    <w:p w:rsidR="00580440" w:rsidRDefault="00580440" w:rsidP="008D7681">
      <w:pPr>
        <w:jc w:val="both"/>
      </w:pPr>
      <w:r>
        <w:tab/>
        <w:t>68. 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закона № 63-ФЗ и требованиями Федерального закона № 210-ФЗ.</w:t>
      </w:r>
    </w:p>
    <w:p w:rsidR="00580440" w:rsidRDefault="00580440" w:rsidP="008D7681">
      <w:pPr>
        <w:jc w:val="both"/>
      </w:pPr>
      <w:r>
        <w:tab/>
        <w:t>69. При направлении запроса о предоставлении муниципальной услуги в электронной форме заявитель вправе приложить к заявлению о предоставлении муниципальной услуги документы, указанные в пунктах 25 и 28 настоящего административного регламента, которые формируются и направляются в виде отдельных файлов в соответствии с требованиями законодательства.</w:t>
      </w:r>
    </w:p>
    <w:p w:rsidR="00580440" w:rsidRDefault="00580440" w:rsidP="008D7681">
      <w:pPr>
        <w:jc w:val="both"/>
      </w:pPr>
      <w:r>
        <w:tab/>
        <w:t>70. 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580440" w:rsidRDefault="00580440" w:rsidP="008D7681">
      <w:pPr>
        <w:jc w:val="both"/>
      </w:pPr>
      <w:r>
        <w:tab/>
        <w:t>71. В течение 5 дней с даты направления запроса о предоставлении муниципальной услуги в электронной форме заявитель предоставляет в Администрацию города Королёва Московской области документы, представленные в пункте 25 настоящего административного регламента (в случае, если запрос и документы в электронной форме не составлены с использованием электронной подписи в соответствии с действующим законодательством). Заявитель также вправе представить по собственной инициативе документы, указанные в пункте 28 настоящего административного регламента.</w:t>
      </w:r>
    </w:p>
    <w:p w:rsidR="00580440" w:rsidRDefault="00580440" w:rsidP="008D7681">
      <w:pPr>
        <w:jc w:val="both"/>
      </w:pPr>
      <w:r>
        <w:tab/>
        <w:t>72. 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 152-ФЗ не требуется.</w:t>
      </w:r>
    </w:p>
    <w:p w:rsidR="00580440" w:rsidRDefault="00580440" w:rsidP="008D7681">
      <w:pPr>
        <w:jc w:val="both"/>
      </w:pPr>
      <w:r>
        <w:tab/>
        <w:t>73. Заявителям предоставляется возможность для предварительной записи на подачу заявления и документов, необходимых для предоставления муниципальной услуги. Предварительная запись может осуществляться следующими способами по выбору заявителя:</w:t>
      </w:r>
    </w:p>
    <w:p w:rsidR="00580440" w:rsidRDefault="00580440" w:rsidP="008D7681">
      <w:pPr>
        <w:jc w:val="both"/>
      </w:pPr>
      <w:r>
        <w:tab/>
        <w:t xml:space="preserve"> при личном обращении заявителя в Администрацию города Королёва Московской области или в многофункциональный центр;</w:t>
      </w:r>
    </w:p>
    <w:p w:rsidR="00580440" w:rsidRDefault="00580440" w:rsidP="008D7681">
      <w:pPr>
        <w:jc w:val="both"/>
      </w:pPr>
      <w:r>
        <w:tab/>
        <w:t>по телефону архивного отдела Администрации города Королёва Московской области или многофункционального центра;</w:t>
      </w:r>
    </w:p>
    <w:p w:rsidR="00580440" w:rsidRDefault="00580440" w:rsidP="008D7681">
      <w:pPr>
        <w:jc w:val="both"/>
      </w:pPr>
      <w:r>
        <w:tab/>
        <w:t>через официальный сайт Администрации города Королёва Московской области или многофункционального центра.</w:t>
      </w:r>
    </w:p>
    <w:p w:rsidR="00580440" w:rsidRDefault="00580440" w:rsidP="008D7681">
      <w:pPr>
        <w:jc w:val="both"/>
      </w:pPr>
      <w:r>
        <w:tab/>
        <w:t>74. При предварительной записи заявитель сообщает следующие данные:</w:t>
      </w:r>
    </w:p>
    <w:p w:rsidR="00580440" w:rsidRDefault="00580440" w:rsidP="008D7681">
      <w:pPr>
        <w:jc w:val="both"/>
      </w:pPr>
      <w:r>
        <w:tab/>
        <w:t>для физического лица: фамилию, имя, отчество (последнее при наличии);</w:t>
      </w:r>
    </w:p>
    <w:p w:rsidR="00580440" w:rsidRDefault="00580440" w:rsidP="008D7681">
      <w:pPr>
        <w:jc w:val="both"/>
      </w:pPr>
      <w:r>
        <w:tab/>
        <w:t>для юридического лица: наименование юридического лица;</w:t>
      </w:r>
    </w:p>
    <w:p w:rsidR="00580440" w:rsidRDefault="00580440" w:rsidP="008D7681">
      <w:pPr>
        <w:jc w:val="both"/>
      </w:pPr>
      <w:r>
        <w:tab/>
        <w:t>контактный номер телефона;</w:t>
      </w:r>
    </w:p>
    <w:p w:rsidR="00580440" w:rsidRDefault="00580440" w:rsidP="008D7681">
      <w:pPr>
        <w:jc w:val="both"/>
      </w:pPr>
      <w:r>
        <w:tab/>
        <w:t>адрес электронной почты (при наличии);</w:t>
      </w:r>
    </w:p>
    <w:p w:rsidR="00580440" w:rsidRDefault="00580440" w:rsidP="008D7681">
      <w:pPr>
        <w:jc w:val="both"/>
      </w:pPr>
      <w:r>
        <w:tab/>
        <w:t>желаемые дату и время представления документов.</w:t>
      </w:r>
    </w:p>
    <w:p w:rsidR="00580440" w:rsidRDefault="00580440" w:rsidP="008D7681">
      <w:pPr>
        <w:jc w:val="both"/>
      </w:pPr>
      <w:r>
        <w:tab/>
        <w:t>75. Предварительная запись осуществляется путём внесения указанных сведений в книгу записи заявителей, которая ведётся на бумажных и/или электронных носителях.</w:t>
      </w:r>
    </w:p>
    <w:p w:rsidR="00580440" w:rsidRDefault="00580440" w:rsidP="008D7681">
      <w:pPr>
        <w:jc w:val="both"/>
      </w:pPr>
      <w:r>
        <w:tab/>
        <w:t>76. Заявителю сообщаются дата и время приёма документов, окно (кабинет) приёма документов, в которые следует обратиться. При личном обращении заявителю выдаётся талон-подтверждение. Заявитель, записавшийся на приём через официальный сайт Администрации города Королёва Московской области или многофункционального центра, может распечатать аналог талона-подтверждения.</w:t>
      </w:r>
    </w:p>
    <w:p w:rsidR="00580440" w:rsidRDefault="00580440" w:rsidP="008D7681">
      <w:pPr>
        <w:jc w:val="both"/>
      </w:pPr>
      <w:r>
        <w:tab/>
        <w:t>Запись заявителей на определённую дату заканчивается за сутки до наступления этой даты.</w:t>
      </w:r>
    </w:p>
    <w:p w:rsidR="00580440" w:rsidRDefault="00580440" w:rsidP="008D7681">
      <w:pPr>
        <w:jc w:val="both"/>
      </w:pPr>
      <w:r>
        <w:tab/>
        <w:t>77. 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приёма.</w:t>
      </w:r>
    </w:p>
    <w:p w:rsidR="00580440" w:rsidRDefault="00580440" w:rsidP="008D7681">
      <w:pPr>
        <w:jc w:val="both"/>
      </w:pPr>
      <w:r>
        <w:tab/>
        <w:t xml:space="preserve">Заявителям, записавшимся на приём через официальный сайт Администрации города Королёва Московской области или многофункционального центра, </w:t>
      </w:r>
      <w:r>
        <w:rPr>
          <w:b/>
          <w:bCs/>
        </w:rPr>
        <w:t xml:space="preserve"> </w:t>
      </w:r>
      <w:r>
        <w:t>за день до приёма отправляется напоминание на указанный адрес электронной почты о дате, времени и месте приёма, а также информация об аннулировании предварительной записи в случае неявки по истечении 15 минут с назначенного времени приёма.</w:t>
      </w:r>
    </w:p>
    <w:p w:rsidR="00580440" w:rsidRDefault="00580440" w:rsidP="008D7681">
      <w:pPr>
        <w:jc w:val="both"/>
      </w:pPr>
      <w:r>
        <w:tab/>
        <w:t>78. Заявитель в любое время вправе отказаться от предварительной записи.</w:t>
      </w:r>
    </w:p>
    <w:p w:rsidR="00580440" w:rsidRDefault="00580440" w:rsidP="008D7681">
      <w:pPr>
        <w:jc w:val="both"/>
      </w:pPr>
      <w:r>
        <w:tab/>
        <w:t>79. В отсутствии заявителей, обратившихся по предварительной записи, осуществляется приём заявителей, обратившихся в порядке очереди.</w:t>
      </w:r>
    </w:p>
    <w:p w:rsidR="00580440" w:rsidRDefault="00580440" w:rsidP="008D7681">
      <w:pPr>
        <w:jc w:val="both"/>
        <w:rPr>
          <w:b/>
          <w:bCs/>
        </w:rPr>
      </w:pPr>
      <w:r>
        <w:tab/>
        <w:t>80. График приёма (приёмное время) заявителей по предварительной записи устанавливается начальником архивного отдела Администрации города Королёва Московской области или многофункционального центра в зависимости от интенсивности обращений.</w:t>
      </w:r>
      <w:r>
        <w:rPr>
          <w:b/>
          <w:bCs/>
        </w:rPr>
        <w:t xml:space="preserve"> </w:t>
      </w:r>
    </w:p>
    <w:p w:rsidR="00580440" w:rsidRDefault="00580440" w:rsidP="008D7681">
      <w:pPr>
        <w:jc w:val="both"/>
        <w:rPr>
          <w:b/>
          <w:bCs/>
        </w:rPr>
      </w:pPr>
    </w:p>
    <w:p w:rsidR="00580440" w:rsidRDefault="00580440" w:rsidP="00124BFF">
      <w:pPr>
        <w:jc w:val="center"/>
        <w:rPr>
          <w:b/>
          <w:bCs/>
        </w:rPr>
      </w:pPr>
      <w:r>
        <w:rPr>
          <w:b/>
          <w:bCs/>
          <w:lang w:val="en-US"/>
        </w:rPr>
        <w:t>III</w:t>
      </w:r>
      <w:r>
        <w:rPr>
          <w:b/>
          <w:bCs/>
        </w:rPr>
        <w:t>. Состав, последовательность и сроки выполнения административных</w:t>
      </w:r>
    </w:p>
    <w:p w:rsidR="00580440" w:rsidRDefault="00580440" w:rsidP="00124BFF">
      <w:pPr>
        <w:jc w:val="center"/>
        <w:rPr>
          <w:b/>
          <w:bCs/>
        </w:rPr>
      </w:pPr>
      <w:r>
        <w:rPr>
          <w:b/>
          <w:bCs/>
        </w:rPr>
        <w:t>процедур (действий), требования к порядку их выполнения, в том</w:t>
      </w:r>
    </w:p>
    <w:p w:rsidR="00580440" w:rsidRDefault="00580440" w:rsidP="00124BFF">
      <w:pPr>
        <w:jc w:val="center"/>
        <w:rPr>
          <w:b/>
          <w:bCs/>
        </w:rPr>
      </w:pPr>
      <w:r>
        <w:rPr>
          <w:b/>
          <w:bCs/>
        </w:rPr>
        <w:t>числе особенности выполнения административных процедур</w:t>
      </w:r>
    </w:p>
    <w:p w:rsidR="00580440" w:rsidRDefault="00580440" w:rsidP="00124BFF">
      <w:pPr>
        <w:jc w:val="center"/>
        <w:rPr>
          <w:b/>
          <w:bCs/>
        </w:rPr>
      </w:pPr>
      <w:r>
        <w:rPr>
          <w:b/>
          <w:bCs/>
        </w:rPr>
        <w:t>(действий) в электронной форме и многофункциональных центрах</w:t>
      </w:r>
    </w:p>
    <w:p w:rsidR="00580440" w:rsidRDefault="00580440" w:rsidP="00124BFF">
      <w:pPr>
        <w:jc w:val="center"/>
        <w:rPr>
          <w:b/>
          <w:bCs/>
        </w:rPr>
      </w:pPr>
    </w:p>
    <w:p w:rsidR="00580440" w:rsidRDefault="00580440" w:rsidP="008D7681">
      <w:pPr>
        <w:jc w:val="both"/>
      </w:pPr>
      <w:r>
        <w:rPr>
          <w:b/>
          <w:bCs/>
        </w:rPr>
        <w:tab/>
      </w:r>
      <w:r w:rsidRPr="002C21F7">
        <w:t>81.</w:t>
      </w:r>
      <w:r>
        <w:t xml:space="preserve"> Предоставление муниципальной услуги включает в себя следующие административные процедуры:</w:t>
      </w:r>
    </w:p>
    <w:p w:rsidR="00580440" w:rsidRDefault="00580440" w:rsidP="008D7681">
      <w:pPr>
        <w:jc w:val="both"/>
      </w:pPr>
      <w:r>
        <w:tab/>
        <w:t>1) приём заявления и документов, необходимых для предоставления муниципальной услуги;</w:t>
      </w:r>
    </w:p>
    <w:p w:rsidR="00580440" w:rsidRDefault="00580440" w:rsidP="008D7681">
      <w:pPr>
        <w:jc w:val="both"/>
      </w:pPr>
      <w:r>
        <w:tab/>
        <w:t>2) регистрация заявления и документов, необходимых для предоставления муниципальной услуги;</w:t>
      </w:r>
    </w:p>
    <w:p w:rsidR="00580440" w:rsidRDefault="00580440" w:rsidP="008D7681">
      <w:pPr>
        <w:jc w:val="both"/>
      </w:pPr>
      <w:r>
        <w:tab/>
        <w:t>3) обработка и предварительное рассмотрение заявления и представленных документов;</w:t>
      </w:r>
    </w:p>
    <w:p w:rsidR="00580440" w:rsidRDefault="00580440" w:rsidP="008D7681">
      <w:pPr>
        <w:jc w:val="both"/>
      </w:pPr>
      <w:r>
        <w:tab/>
        <w:t>4) формирование и направление межведомственных запросов в органы (организации), участвующие в предоставлении муниципальной услуги;</w:t>
      </w:r>
    </w:p>
    <w:p w:rsidR="00580440" w:rsidRDefault="00580440" w:rsidP="008D7681">
      <w:pPr>
        <w:jc w:val="both"/>
      </w:pPr>
      <w:r>
        <w:tab/>
        <w:t>5) принятие решения о предоставлении (об отказе предоставления) муниципальной услуги;</w:t>
      </w:r>
    </w:p>
    <w:p w:rsidR="00580440" w:rsidRDefault="00580440" w:rsidP="008D7681">
      <w:pPr>
        <w:jc w:val="both"/>
      </w:pPr>
      <w:r>
        <w:tab/>
        <w:t>6) выдача документа, являющегося результатом предоставления муниципальной услуги.</w:t>
      </w:r>
    </w:p>
    <w:p w:rsidR="00580440" w:rsidRDefault="00580440" w:rsidP="008D7681">
      <w:pPr>
        <w:jc w:val="both"/>
      </w:pPr>
    </w:p>
    <w:p w:rsidR="00580440" w:rsidRDefault="00580440" w:rsidP="00124BFF">
      <w:pPr>
        <w:jc w:val="center"/>
      </w:pPr>
      <w:r>
        <w:rPr>
          <w:b/>
          <w:bCs/>
        </w:rPr>
        <w:t>Блок-схема предоставления муниципальной услуги</w:t>
      </w:r>
    </w:p>
    <w:p w:rsidR="00580440" w:rsidRDefault="00580440" w:rsidP="008D7681">
      <w:pPr>
        <w:jc w:val="both"/>
      </w:pPr>
    </w:p>
    <w:p w:rsidR="00580440" w:rsidRDefault="00580440" w:rsidP="008D7681">
      <w:pPr>
        <w:jc w:val="both"/>
      </w:pPr>
      <w:r>
        <w:tab/>
        <w:t>82. Блок-схема последовательности действий при предоставлении муниципальной услуги представлена в Приложении № 2 к административному регламенту.</w:t>
      </w:r>
    </w:p>
    <w:p w:rsidR="00580440" w:rsidRDefault="00580440" w:rsidP="008D7681">
      <w:pPr>
        <w:jc w:val="both"/>
      </w:pPr>
    </w:p>
    <w:p w:rsidR="00580440" w:rsidRDefault="00580440" w:rsidP="00124BFF">
      <w:pPr>
        <w:jc w:val="center"/>
      </w:pPr>
      <w:r>
        <w:rPr>
          <w:b/>
          <w:bCs/>
        </w:rPr>
        <w:t>Приём заявления и документов, необходимых для                                предоставления муниципальной услуги</w:t>
      </w:r>
    </w:p>
    <w:p w:rsidR="00580440" w:rsidRDefault="00580440" w:rsidP="008D7681">
      <w:pPr>
        <w:jc w:val="both"/>
      </w:pPr>
    </w:p>
    <w:p w:rsidR="00580440" w:rsidRDefault="00580440" w:rsidP="008D7681">
      <w:pPr>
        <w:jc w:val="both"/>
      </w:pPr>
      <w:r>
        <w:tab/>
        <w:t>83. Основанием для начала осуществления административной процедуры по приёму заявления и документов, необходимых для предоставления муниципальной услуги, является поступление в Администрацию города Королёва Московской области или многофункциональный центр  заявления о предоставлении муниципальной услуги и прилагаемых к нему документов, представленных заявителем:</w:t>
      </w:r>
    </w:p>
    <w:p w:rsidR="00580440" w:rsidRDefault="00580440" w:rsidP="008D7681">
      <w:pPr>
        <w:jc w:val="both"/>
      </w:pPr>
      <w:r>
        <w:tab/>
        <w:t>а) в Администрацию города Королёва Московской области:</w:t>
      </w:r>
    </w:p>
    <w:p w:rsidR="00580440" w:rsidRDefault="00580440" w:rsidP="008D7681">
      <w:pPr>
        <w:jc w:val="both"/>
      </w:pPr>
      <w:r>
        <w:tab/>
        <w:t>посредством личного обращения заявителя;</w:t>
      </w:r>
    </w:p>
    <w:p w:rsidR="00580440" w:rsidRDefault="00580440" w:rsidP="008D7681">
      <w:pPr>
        <w:jc w:val="both"/>
      </w:pPr>
      <w:r>
        <w:tab/>
        <w:t>посредством почтового отправления;</w:t>
      </w:r>
    </w:p>
    <w:p w:rsidR="00580440" w:rsidRDefault="00580440" w:rsidP="008D7681">
      <w:pPr>
        <w:jc w:val="both"/>
      </w:pPr>
      <w:r>
        <w:tab/>
        <w:t>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w:t>
      </w:r>
    </w:p>
    <w:p w:rsidR="00580440" w:rsidRDefault="00580440" w:rsidP="008D7681">
      <w:pPr>
        <w:jc w:val="both"/>
      </w:pPr>
      <w:r>
        <w:tab/>
        <w:t>б) в многофункциональный центр -  посредством личного обращения заявителя.</w:t>
      </w:r>
    </w:p>
    <w:p w:rsidR="00580440" w:rsidRDefault="00580440" w:rsidP="008D7681">
      <w:pPr>
        <w:jc w:val="both"/>
      </w:pPr>
      <w:r>
        <w:tab/>
        <w:t>84. Приём заявления и документов, необходимых для предоставления муниципальной услуги, осуществляют сотрудники Администрации города Королёва Московской области или сотрудники многофункционального центра.</w:t>
      </w:r>
    </w:p>
    <w:p w:rsidR="00580440" w:rsidRDefault="00580440" w:rsidP="008D7681">
      <w:pPr>
        <w:jc w:val="both"/>
      </w:pPr>
      <w:r>
        <w:tab/>
        <w:t>85. Приём заявления и документов, необходимых для предоставления муниципальной услуги, осуществляется в многофункциональных центрах в соответствии с соглашениями о взаимодействии между Администрацией города Королёва Московской области и многофункциональными центрами, заключёнными в установленном порядке, если исполнение данной процедуры предусмотрено заключёнными соглашениями.</w:t>
      </w:r>
      <w:r>
        <w:tab/>
      </w:r>
    </w:p>
    <w:p w:rsidR="00580440" w:rsidRDefault="00580440" w:rsidP="008D7681">
      <w:pPr>
        <w:jc w:val="both"/>
      </w:pPr>
      <w:r>
        <w:tab/>
        <w:t>86. При поступлении заявления и прилагаемых к нему документов посредством личного обращения заявителя в Администрацию города Королёва Московской области или многофункциональный центр, специалист, ответственный за приём документов, осуществляет следующую последовательность действий:</w:t>
      </w:r>
    </w:p>
    <w:p w:rsidR="00580440" w:rsidRDefault="00580440" w:rsidP="008D7681">
      <w:pPr>
        <w:jc w:val="both"/>
      </w:pPr>
      <w:r>
        <w:tab/>
        <w:t>1) устанавливает предмет обращения;</w:t>
      </w:r>
    </w:p>
    <w:p w:rsidR="00580440" w:rsidRDefault="00580440" w:rsidP="008D7681">
      <w:pPr>
        <w:jc w:val="both"/>
      </w:pPr>
      <w:r>
        <w:tab/>
        <w:t>2) устанавливает соответствие личности заявителя документу, удостоверяющему личность (в случае, если заявителем является физическое лицо);</w:t>
      </w:r>
    </w:p>
    <w:p w:rsidR="00580440" w:rsidRDefault="00580440" w:rsidP="008D7681">
      <w:pPr>
        <w:jc w:val="both"/>
      </w:pPr>
      <w:r>
        <w:tab/>
        <w:t>3) проверяет наличие документа, удостоверяющего права (полномочия) представителя физического или юридического лица (в случае, если с заявлением обращается представитель заявителя);</w:t>
      </w:r>
    </w:p>
    <w:p w:rsidR="00580440" w:rsidRDefault="00580440" w:rsidP="008D7681">
      <w:pPr>
        <w:jc w:val="both"/>
      </w:pPr>
      <w:r>
        <w:tab/>
        <w:t>4) осуществляет сверку копий представленных документов с их оригиналами;</w:t>
      </w:r>
    </w:p>
    <w:p w:rsidR="00580440" w:rsidRDefault="00580440" w:rsidP="008D7681">
      <w:pPr>
        <w:jc w:val="both"/>
      </w:pPr>
      <w:r>
        <w:tab/>
        <w:t>5) проверяет заявление и комплектность прилагаемых к нему документов на соответствие перечню документов, предусмотренных пунктом 25 настоящего административного регламента;</w:t>
      </w:r>
    </w:p>
    <w:p w:rsidR="00580440" w:rsidRDefault="00580440" w:rsidP="008D7681">
      <w:pPr>
        <w:jc w:val="both"/>
      </w:pPr>
      <w:r>
        <w:tab/>
        <w:t>6) проверяет заявление и прилагаемые к нему документы на наличие подчисток, приписок, зачёркнутых слов и иных неоговоренных исправлений, серьёзных повреждений, не позволяющих однозначно истолковать их содержание;</w:t>
      </w:r>
    </w:p>
    <w:p w:rsidR="00580440" w:rsidRDefault="00580440" w:rsidP="008D7681">
      <w:pPr>
        <w:jc w:val="both"/>
      </w:pPr>
      <w:r>
        <w:tab/>
        <w:t xml:space="preserve">7) осуществляет приём заявления и документов по </w:t>
      </w:r>
      <w:r w:rsidRPr="00B60990">
        <w:t>описи, которая содержит полный перечень документов, представленных заявителем,</w:t>
      </w:r>
      <w:r>
        <w:rPr>
          <w:b/>
          <w:bCs/>
        </w:rPr>
        <w:t xml:space="preserve"> </w:t>
      </w:r>
      <w:r>
        <w:t>а при наличии выявленных недостатков – их описание;</w:t>
      </w:r>
    </w:p>
    <w:p w:rsidR="00580440" w:rsidRDefault="00580440" w:rsidP="008D7681">
      <w:pPr>
        <w:jc w:val="both"/>
        <w:rPr>
          <w:b/>
          <w:bCs/>
        </w:rPr>
      </w:pPr>
      <w:r>
        <w:tab/>
        <w:t xml:space="preserve">8) </w:t>
      </w:r>
      <w:r w:rsidRPr="00B60990">
        <w:t>вручает копию описи заявителю.</w:t>
      </w:r>
      <w:r>
        <w:tab/>
      </w:r>
      <w:r>
        <w:rPr>
          <w:b/>
          <w:bCs/>
        </w:rPr>
        <w:t xml:space="preserve"> </w:t>
      </w:r>
    </w:p>
    <w:p w:rsidR="00580440" w:rsidRDefault="00580440" w:rsidP="008D7681">
      <w:pPr>
        <w:jc w:val="both"/>
      </w:pPr>
      <w:r>
        <w:rPr>
          <w:b/>
          <w:bCs/>
        </w:rPr>
        <w:tab/>
      </w:r>
      <w:r w:rsidRPr="00B60990">
        <w:t>87.</w:t>
      </w:r>
      <w:r>
        <w:t xml:space="preserve"> Специалист многофункционального центра, ответственный за приём документов, в дополнение к действиям, указанным в пункте 86 настоящего административного регламента, осуществляет следующие действия:</w:t>
      </w:r>
    </w:p>
    <w:p w:rsidR="00580440" w:rsidRDefault="00580440" w:rsidP="008D7681">
      <w:pPr>
        <w:jc w:val="both"/>
      </w:pPr>
      <w:r>
        <w:tab/>
        <w:t>1) проверяет комплектность представленных заявителем документов по перечню документов, предусмотренных пунктом 28 настоящего административного регламента;</w:t>
      </w:r>
    </w:p>
    <w:p w:rsidR="00580440" w:rsidRDefault="00580440" w:rsidP="008D7681">
      <w:pPr>
        <w:jc w:val="both"/>
      </w:pPr>
      <w:r>
        <w:tab/>
        <w:t>2)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580440" w:rsidRDefault="00580440" w:rsidP="008D7681">
      <w:pPr>
        <w:jc w:val="both"/>
      </w:pPr>
      <w:r>
        <w:tab/>
        <w:t>3) направляет специалисту многофункционального центра,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580440" w:rsidRDefault="00580440" w:rsidP="008D7681">
      <w:pPr>
        <w:jc w:val="both"/>
      </w:pPr>
      <w:r>
        <w:tab/>
        <w:t>4) при наличии всех документов и сведений, предусмотренных пунктом 28 настоящего административного регламента, передаёт заявление и прилагаемые к нему документы специалисту многофункционального центра, ответственному за организацию направления заявления и прилагаемых к нему документов в Администрацию города Королёва Московской области.</w:t>
      </w:r>
    </w:p>
    <w:p w:rsidR="00580440" w:rsidRPr="00B60990" w:rsidRDefault="00580440" w:rsidP="008D7681">
      <w:pPr>
        <w:jc w:val="both"/>
      </w:pPr>
      <w:r>
        <w:tab/>
        <w:t>Сотрудник многофункционального центра, ответственный за организацию направления заявления и прилагаемых к нему документов в  Администрацию города Королёва Московской области, организует передачу заявления и документов, представленных заявителем, в Администрацию города Королёва Московской области в соответствии с заключённым соглашением о взаимодействии и порядком делопроизводства многофункциональных центров.</w:t>
      </w:r>
    </w:p>
    <w:p w:rsidR="00580440" w:rsidRDefault="00580440" w:rsidP="008D7681">
      <w:pPr>
        <w:jc w:val="both"/>
      </w:pPr>
      <w:r>
        <w:tab/>
        <w:t>88. Максимальное время приёма заявления и прилагаемых к нему документов при личном обращении заявителя не превышает 15 минут.</w:t>
      </w:r>
    </w:p>
    <w:p w:rsidR="00580440" w:rsidRDefault="00580440" w:rsidP="008D7681">
      <w:pPr>
        <w:jc w:val="both"/>
      </w:pPr>
      <w:r>
        <w:tab/>
        <w:t>89. При отсутствии у заявителя, обратившегося лично, заполненного заявления или неправильном его заполнении, специалист Администрации города Королёва Московской области или многофункционального центра, ответственный за приём документов, консультирует заявителя по вопросам заполнения заявления.</w:t>
      </w:r>
    </w:p>
    <w:p w:rsidR="00580440" w:rsidRDefault="00580440" w:rsidP="008D7681">
      <w:pPr>
        <w:jc w:val="both"/>
      </w:pPr>
      <w:r>
        <w:tab/>
        <w:t>90. При поступлении заявления и прилагаемых к нему документов в Администрацию города Королёва Московской области посредством почтового отправления специалист Администрации города Королёва Московской области, ответственный за приём заявлений и документов, осуществляет действия согласно пункту 86 настоящего административного регламента, кроме действий, предусмотренных подпунктами 2, 4 пункта 86 настоящего административного регламента.</w:t>
      </w:r>
    </w:p>
    <w:p w:rsidR="00580440" w:rsidRDefault="00580440" w:rsidP="008D7681">
      <w:pPr>
        <w:jc w:val="both"/>
      </w:pPr>
      <w:r>
        <w:tab/>
        <w:t xml:space="preserve">Опись направляется заявителю заказным почтовым отправлением с уведомлением о вручении в течение 2 рабочих дней с даты получения заявления и прилагаемых к нему документов.  </w:t>
      </w:r>
    </w:p>
    <w:p w:rsidR="00580440" w:rsidRDefault="00580440" w:rsidP="008D7681">
      <w:pPr>
        <w:jc w:val="both"/>
      </w:pPr>
      <w:r>
        <w:tab/>
        <w:t>91. В случае поступления запроса о предоставлении муниципальной услуги и прилагаемых к нему документов (при наличии)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 специалист Администрации города Королёва Московской области, ответственный за приём документов, осуществляет следующую последовательность действий:</w:t>
      </w:r>
    </w:p>
    <w:p w:rsidR="00580440" w:rsidRDefault="00580440" w:rsidP="008D7681">
      <w:pPr>
        <w:jc w:val="both"/>
      </w:pPr>
      <w:r>
        <w:tab/>
        <w:t>1) просматривает электронные образы запроса о предоставлении муниципальной услуги и прилагаемых к нему документов;</w:t>
      </w:r>
    </w:p>
    <w:p w:rsidR="00580440" w:rsidRDefault="00580440" w:rsidP="008D7681">
      <w:pPr>
        <w:jc w:val="both"/>
      </w:pPr>
      <w:r>
        <w:tab/>
        <w:t>2) осуществляет контроль полученных электронных образов заявления и прилагаемых к нему документов на предмет целостности;</w:t>
      </w:r>
    </w:p>
    <w:p w:rsidR="00580440" w:rsidRDefault="00580440" w:rsidP="008D7681">
      <w:pPr>
        <w:jc w:val="both"/>
      </w:pPr>
      <w:r>
        <w:tab/>
        <w:t>3) фиксирует дату получения заявления и прилагаемых к нему документов;</w:t>
      </w:r>
    </w:p>
    <w:p w:rsidR="00580440" w:rsidRDefault="00580440" w:rsidP="008D7681">
      <w:pPr>
        <w:jc w:val="both"/>
      </w:pPr>
      <w:r>
        <w:tab/>
        <w:t>4) в случае если запрос на предоставление муниципальной услуги и документы, представленные в электронной форме,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запрос о предоставлении муниципальной услуги и документы, подписанные электронной подписью либо представить в Администрацию города Королёва Московской области подлинники документов (копии, заверенные в установленном порядке), указанные в пункте 25 настоящего административного регламента, в срок, не превышающий 5 календарных дней с даты получения запроса о предоставлении муниципальной услуги и прилагаемых к нему документов (при наличии) в электронной форме;</w:t>
      </w:r>
    </w:p>
    <w:p w:rsidR="00580440" w:rsidRDefault="00580440" w:rsidP="008D7681">
      <w:pPr>
        <w:jc w:val="both"/>
      </w:pPr>
      <w:r>
        <w:tab/>
        <w:t xml:space="preserve">5) 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 </w:t>
      </w:r>
    </w:p>
    <w:p w:rsidR="00580440" w:rsidRDefault="00580440" w:rsidP="008D7681">
      <w:pPr>
        <w:jc w:val="both"/>
      </w:pPr>
      <w:r>
        <w:tab/>
        <w:t>92. Максимальный срок осуществления административной процедуры не может превышать 2 рабочих дней с момента поступления заявления в Администрацию города Королёва Московской области или многофункциональный центр.</w:t>
      </w:r>
    </w:p>
    <w:p w:rsidR="00580440" w:rsidRDefault="00580440" w:rsidP="008D7681">
      <w:pPr>
        <w:jc w:val="both"/>
      </w:pPr>
      <w:r>
        <w:tab/>
        <w:t>93. Результатом исполнения административной процедуры по приёму  заявления и прилагаемых к нему документов, необходимых для предоставления муниципальной услуги, является:</w:t>
      </w:r>
    </w:p>
    <w:p w:rsidR="00580440" w:rsidRDefault="00580440" w:rsidP="008D7681">
      <w:pPr>
        <w:jc w:val="both"/>
      </w:pPr>
      <w:r>
        <w:tab/>
        <w:t>1) в Администрации города Королёва Московской области - передача заявления и прилагаемых к нему документов сотруднику Администрации города Королёва Московской области, ответственному за регистрацию поступившего запроса на предоставление муниципальной услуги;</w:t>
      </w:r>
    </w:p>
    <w:p w:rsidR="00580440" w:rsidRDefault="00580440" w:rsidP="008D7681">
      <w:pPr>
        <w:jc w:val="both"/>
      </w:pPr>
      <w:r>
        <w:tab/>
        <w:t>2) в многофункциональных центрах:</w:t>
      </w:r>
    </w:p>
    <w:p w:rsidR="00580440" w:rsidRDefault="00580440" w:rsidP="008D7681">
      <w:pPr>
        <w:jc w:val="both"/>
      </w:pPr>
      <w:r>
        <w:tab/>
        <w:t>а) при отсутствии одного или более документов, предусмотренных пунктом 28 настоящего административного регламента, - передача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 специалисту многофункционального центра, ответственному за осуществление межведомственного информационного взаимодействия;</w:t>
      </w:r>
    </w:p>
    <w:p w:rsidR="00580440" w:rsidRDefault="00580440" w:rsidP="008D7681">
      <w:pPr>
        <w:jc w:val="both"/>
      </w:pPr>
      <w:r>
        <w:tab/>
        <w:t xml:space="preserve">б) при наличии всех документов, предусмотренных пунктом 28 настоящего административного регламента, - передача заявления и прилагаемых к нему документов в Администрацию города Королёва Московской области. </w:t>
      </w:r>
    </w:p>
    <w:p w:rsidR="00580440" w:rsidRDefault="00580440" w:rsidP="008D7681">
      <w:pPr>
        <w:jc w:val="both"/>
      </w:pPr>
      <w:r>
        <w:tab/>
        <w:t>94. 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w:t>
      </w: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D82FE6">
      <w:pPr>
        <w:jc w:val="center"/>
        <w:rPr>
          <w:b/>
          <w:bCs/>
        </w:rPr>
      </w:pPr>
      <w:r>
        <w:rPr>
          <w:b/>
          <w:bCs/>
        </w:rPr>
        <w:t>Регистрация заявления и документов, необходимых для предоставления</w:t>
      </w:r>
    </w:p>
    <w:p w:rsidR="00580440" w:rsidRDefault="00580440" w:rsidP="00D82FE6">
      <w:pPr>
        <w:jc w:val="center"/>
        <w:rPr>
          <w:b/>
          <w:bCs/>
        </w:rPr>
      </w:pPr>
      <w:r>
        <w:rPr>
          <w:b/>
          <w:bCs/>
        </w:rPr>
        <w:t>муниципальной услуги</w:t>
      </w:r>
    </w:p>
    <w:p w:rsidR="00580440" w:rsidRDefault="00580440" w:rsidP="008D7681">
      <w:pPr>
        <w:jc w:val="both"/>
        <w:rPr>
          <w:b/>
          <w:bCs/>
        </w:rPr>
      </w:pPr>
    </w:p>
    <w:p w:rsidR="00580440" w:rsidRDefault="00580440" w:rsidP="008D7681">
      <w:pPr>
        <w:jc w:val="both"/>
      </w:pPr>
      <w:r>
        <w:rPr>
          <w:b/>
          <w:bCs/>
        </w:rPr>
        <w:tab/>
      </w:r>
      <w:r>
        <w:t>95. Основанием для начала осуществления административной процедуры является поступление специалисту Администрации города Королёва Московской области, ответственному за регистрацию поступающих запросов на предоставление муниципальной услуги, заявления и прилагаемых к нему документов.</w:t>
      </w:r>
    </w:p>
    <w:p w:rsidR="00580440" w:rsidRDefault="00580440" w:rsidP="008D7681">
      <w:pPr>
        <w:jc w:val="both"/>
      </w:pPr>
      <w:r>
        <w:tab/>
        <w:t>96. Специалист Администрации города Королёва Московской области осуществляет регистрацию заявления и прилагаемых к нему документов в соответствии с порядком делопроизводства, установленным Администрацией города Королёва Московской области, в том числе осуществляет внесение соответствующих сведений в журнал регистрации обращений о предоставлении муниципальной услуги и (или) в соответствующую информационную систему Администрации города Королёва Московской области.</w:t>
      </w:r>
    </w:p>
    <w:p w:rsidR="00580440" w:rsidRDefault="00580440" w:rsidP="008D7681">
      <w:pPr>
        <w:jc w:val="both"/>
      </w:pPr>
      <w:r>
        <w:tab/>
        <w:t>97. Регистрация заявления и прилагаемых к нему документов, полученных посредством личного обращения заявителя или почтового отправления, осуществляется в срок, не превышающий 1 рабочий день,  с даты поступления заявления и прилагаемых к нему документов в</w:t>
      </w:r>
      <w:r w:rsidRPr="005122E5">
        <w:t xml:space="preserve"> </w:t>
      </w:r>
      <w:r>
        <w:t>Администрацию города Королёва Московской области .</w:t>
      </w:r>
    </w:p>
    <w:p w:rsidR="00580440" w:rsidRDefault="00580440" w:rsidP="008D7681">
      <w:pPr>
        <w:jc w:val="both"/>
      </w:pPr>
      <w:r>
        <w:tab/>
        <w:t>98. Регистрация заявления и прилагаемых к нему документов,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 осуществляется не позднее 1 рабочего дня, следующего за днём их поступления в Администрацию города Королёва Московской области.</w:t>
      </w:r>
    </w:p>
    <w:p w:rsidR="00580440" w:rsidRDefault="00580440" w:rsidP="008D7681">
      <w:pPr>
        <w:jc w:val="both"/>
      </w:pPr>
      <w:r>
        <w:tab/>
        <w:t>99. Регистрация заявления и прилагаемых к нему документов, полученных Администрацией города Королёва Московской области из многофункционального центра, осуществляется не позднее 1 рабочего дня, следующего за днём их поступления в Администрацию города Королёва Московской области.</w:t>
      </w:r>
    </w:p>
    <w:p w:rsidR="00580440" w:rsidRDefault="00580440" w:rsidP="008D7681">
      <w:pPr>
        <w:jc w:val="both"/>
      </w:pPr>
      <w:r>
        <w:tab/>
        <w:t>100. После регистрации в Администрации города Королёва Московской области заявление и прилагаемые к нему документы направляются на рассмотрение специалисту</w:t>
      </w:r>
      <w:r w:rsidRPr="005122E5">
        <w:t xml:space="preserve"> </w:t>
      </w:r>
      <w:r>
        <w:t>Администрации города Королёва Московской области, ответственному за подготовку документов по муниципальной услуге.</w:t>
      </w:r>
    </w:p>
    <w:p w:rsidR="00580440" w:rsidRDefault="00580440" w:rsidP="008D7681">
      <w:pPr>
        <w:jc w:val="both"/>
      </w:pPr>
      <w:r>
        <w:tab/>
        <w:t>101. Максимальный срок осуществления административной процедуры не может превышать 2 рабочих дней.</w:t>
      </w:r>
    </w:p>
    <w:p w:rsidR="00580440" w:rsidRDefault="00580440" w:rsidP="008D7681">
      <w:pPr>
        <w:jc w:val="both"/>
      </w:pPr>
      <w:r>
        <w:tab/>
        <w:t>102. Результатом исполнения административной процедуры по регистрации заявления и прилагаемых к нему документов, необходимых для предоставления муниципальной услуги, является передача заявления и прилагаемых к нему документов сотруднику Администрации города Королёва Московской области, ответственному за предоставление муниципальной услуги.</w:t>
      </w:r>
    </w:p>
    <w:p w:rsidR="00580440" w:rsidRDefault="00580440" w:rsidP="008D7681">
      <w:pPr>
        <w:jc w:val="both"/>
      </w:pPr>
      <w:r>
        <w:tab/>
        <w:t>103. При обращении заявителя за получением муниципальной услуги в электронной форме Администрация города Королёва Московской области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580440" w:rsidRDefault="00580440" w:rsidP="008D7681">
      <w:pPr>
        <w:jc w:val="both"/>
        <w:rPr>
          <w:b/>
          <w:bCs/>
        </w:rPr>
      </w:pPr>
      <w:r>
        <w:tab/>
        <w:t>104. 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Администрации города Королёва Московской области.</w:t>
      </w:r>
    </w:p>
    <w:p w:rsidR="00580440" w:rsidRPr="00AE1178" w:rsidRDefault="00580440" w:rsidP="008D7681">
      <w:pPr>
        <w:jc w:val="both"/>
        <w:rPr>
          <w:b/>
          <w:bCs/>
        </w:rPr>
      </w:pPr>
    </w:p>
    <w:p w:rsidR="00580440" w:rsidRDefault="00580440" w:rsidP="00D82FE6">
      <w:pPr>
        <w:jc w:val="center"/>
        <w:rPr>
          <w:b/>
          <w:bCs/>
        </w:rPr>
      </w:pPr>
      <w:r>
        <w:rPr>
          <w:b/>
          <w:bCs/>
        </w:rPr>
        <w:t>Обработка и предварительное рассмотрение заявления и</w:t>
      </w:r>
    </w:p>
    <w:p w:rsidR="00580440" w:rsidRDefault="00580440" w:rsidP="00D82FE6">
      <w:pPr>
        <w:jc w:val="center"/>
        <w:rPr>
          <w:b/>
          <w:bCs/>
        </w:rPr>
      </w:pPr>
      <w:r>
        <w:rPr>
          <w:b/>
          <w:bCs/>
        </w:rPr>
        <w:t>представленных документов</w:t>
      </w:r>
    </w:p>
    <w:p w:rsidR="00580440" w:rsidRDefault="00580440" w:rsidP="008D7681">
      <w:pPr>
        <w:jc w:val="both"/>
        <w:rPr>
          <w:b/>
          <w:bCs/>
        </w:rPr>
      </w:pPr>
    </w:p>
    <w:p w:rsidR="00580440" w:rsidRDefault="00580440" w:rsidP="008D7681">
      <w:pPr>
        <w:jc w:val="both"/>
      </w:pPr>
      <w:r>
        <w:rPr>
          <w:b/>
          <w:bCs/>
        </w:rPr>
        <w:tab/>
      </w:r>
      <w:r w:rsidRPr="00D82212">
        <w:t>105.</w:t>
      </w:r>
      <w:r>
        <w:t xml:space="preserve"> Основанием для начала исполнения административной процедуры является поступление заявления и документов сотруднику Администрации города Королёва Московской области,  ответственному за предоставление муниципальной услуги.</w:t>
      </w:r>
    </w:p>
    <w:p w:rsidR="00580440" w:rsidRDefault="00580440" w:rsidP="008D7681">
      <w:pPr>
        <w:jc w:val="both"/>
      </w:pPr>
      <w:r>
        <w:tab/>
        <w:t>106. Сотрудник Администрации города Королёва Московской области, ответственный за предоставление муниципальной услуги, осуществляет следующие действия:</w:t>
      </w:r>
    </w:p>
    <w:p w:rsidR="00580440" w:rsidRDefault="00580440" w:rsidP="00D82212">
      <w:pPr>
        <w:jc w:val="both"/>
      </w:pPr>
      <w:r>
        <w:tab/>
        <w:t>1) проверяет комплектность представленных заявителем документов по перечням документов, предусмотренных пунктами 25 и 28 настоящего административного регламента;</w:t>
      </w:r>
    </w:p>
    <w:p w:rsidR="00580440" w:rsidRDefault="00580440" w:rsidP="00D82212">
      <w:pPr>
        <w:jc w:val="both"/>
      </w:pPr>
      <w:r>
        <w:tab/>
        <w:t>2) проверяет заявление и прилагаемые к нему документы на наличие подчисток, приписок, зачёркнутых слов и иных неоговоренных исправлений, серьёзных повреждений, не позволяющих однозначно истолковать их содержание;</w:t>
      </w:r>
    </w:p>
    <w:p w:rsidR="00580440" w:rsidRDefault="00580440" w:rsidP="00D82212">
      <w:pPr>
        <w:jc w:val="both"/>
      </w:pPr>
      <w:r>
        <w:tab/>
        <w:t>3) при отсутствии одного или более документов из числа документов, предусмотренных пунктом 25 настоящего административного регламента, а также при выявлении в запросе на предоставление муниципальной услуги или в представленных документах недостоверной, искажённой или неполной информации, в том числе при представлении заявителем документов, срок действия которых на момент поступления в Администрацию города Королёва Московской области в соответствии с действующим законодательством истёк, подаче заявления и документов лицом, не входящим в перечень лиц, установленный законодательством и пунктом 3 настоящего административного регламента, или в случае, если текст в запросе на предоставление муниципальной услуги не поддаётся прочтению либо отсутствует, готовит проект решения об отказе в предоставлении муниципальной услуги и направляет его сотруднику Администрации города Королёва Московской области, ответственному за принятие решения;</w:t>
      </w:r>
    </w:p>
    <w:p w:rsidR="00580440" w:rsidRDefault="00580440" w:rsidP="00D82212">
      <w:pPr>
        <w:jc w:val="both"/>
      </w:pPr>
      <w:r>
        <w:tab/>
        <w:t>4)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580440" w:rsidRDefault="00580440" w:rsidP="00D82212">
      <w:pPr>
        <w:jc w:val="both"/>
      </w:pPr>
      <w:r>
        <w:tab/>
        <w:t>5) направляет сотруднику Администрации города Королёва Московской области,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580440" w:rsidRDefault="00580440" w:rsidP="00D82212">
      <w:pPr>
        <w:jc w:val="both"/>
      </w:pPr>
      <w:r>
        <w:tab/>
        <w:t>6) в случае наличия полного комплекта документов, предусмотренных пунктами 25 и 28 настоящего административного регламента,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переходит к осуществлению административной процедуры принятия решения о предоставлении (об отказе в предоставлении) муниципальной услуги.</w:t>
      </w:r>
    </w:p>
    <w:p w:rsidR="00580440" w:rsidRDefault="00580440" w:rsidP="00D82212">
      <w:pPr>
        <w:jc w:val="both"/>
      </w:pPr>
      <w:r>
        <w:tab/>
        <w:t>107. Максимальный срок выполнения административной процедуры не может превышать 1 рабочего дня.</w:t>
      </w:r>
    </w:p>
    <w:p w:rsidR="00580440" w:rsidRDefault="00580440" w:rsidP="00D82212">
      <w:pPr>
        <w:jc w:val="both"/>
      </w:pPr>
      <w:r>
        <w:tab/>
        <w:t>108. Результатом административной процедуры является:</w:t>
      </w:r>
    </w:p>
    <w:p w:rsidR="00580440" w:rsidRDefault="00580440" w:rsidP="00D82212">
      <w:pPr>
        <w:jc w:val="both"/>
      </w:pPr>
      <w:r>
        <w:tab/>
        <w:t>1) передача сотруднику Администрации города Королёва Московской области, ответственному за осуществление межведомственного информационного взаимодействия, сформированного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580440" w:rsidRDefault="00580440" w:rsidP="00D82212">
      <w:pPr>
        <w:jc w:val="both"/>
      </w:pPr>
      <w:r>
        <w:tab/>
        <w:t>2) передача сотруднику Администрации города Королёва Московской области, ответственному за принятие решения о предоставлении муниципальной услуги, проекта решения об отказе в предоставлении муниципальной услуги;</w:t>
      </w:r>
    </w:p>
    <w:p w:rsidR="00580440" w:rsidRDefault="00580440" w:rsidP="00D82212">
      <w:pPr>
        <w:jc w:val="both"/>
      </w:pPr>
      <w:r>
        <w:tab/>
        <w:t>3) переход к осуществлению административной процедуры принятия решения о предоставлении (об отказе в предоставлении) муниципальной услуги.</w:t>
      </w:r>
    </w:p>
    <w:p w:rsidR="00580440" w:rsidRDefault="00580440" w:rsidP="00D82212">
      <w:pPr>
        <w:jc w:val="both"/>
      </w:pPr>
      <w:r>
        <w:tab/>
        <w:t xml:space="preserve">109. При обращении заявителя за получением муниципальной услуги в электронной форме Администрация города Королёва Московской области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  </w:t>
      </w:r>
    </w:p>
    <w:p w:rsidR="00580440" w:rsidRDefault="00580440" w:rsidP="00D82212">
      <w:pPr>
        <w:jc w:val="both"/>
      </w:pPr>
      <w:r>
        <w:tab/>
        <w:t>110. Способом фиксации административной процедуры является один из следующих документов:</w:t>
      </w:r>
    </w:p>
    <w:p w:rsidR="00580440" w:rsidRDefault="00580440" w:rsidP="00D82212">
      <w:pPr>
        <w:jc w:val="both"/>
      </w:pPr>
      <w:r>
        <w:tab/>
        <w:t>1)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580440" w:rsidRDefault="00580440" w:rsidP="00D82212">
      <w:pPr>
        <w:jc w:val="both"/>
      </w:pPr>
      <w:r>
        <w:tab/>
        <w:t>2) проект уведомления заявителя об отказе в предоставлении муниципальной услуги.</w:t>
      </w:r>
    </w:p>
    <w:p w:rsidR="00580440" w:rsidRDefault="00580440" w:rsidP="00D82212">
      <w:pPr>
        <w:jc w:val="both"/>
      </w:pPr>
    </w:p>
    <w:p w:rsidR="00580440" w:rsidRDefault="00580440" w:rsidP="00D82FE6">
      <w:pPr>
        <w:jc w:val="center"/>
        <w:rPr>
          <w:b/>
          <w:bCs/>
        </w:rPr>
      </w:pPr>
      <w:r>
        <w:rPr>
          <w:b/>
          <w:bCs/>
        </w:rPr>
        <w:t>Формирование и направление межведомственных запросов в органы</w:t>
      </w:r>
    </w:p>
    <w:p w:rsidR="00580440" w:rsidRDefault="00580440" w:rsidP="00D82FE6">
      <w:pPr>
        <w:jc w:val="center"/>
      </w:pPr>
      <w:r>
        <w:rPr>
          <w:b/>
          <w:bCs/>
        </w:rPr>
        <w:t>(организации), участвующие в предоставлении муниципальной услуги</w:t>
      </w:r>
    </w:p>
    <w:p w:rsidR="00580440" w:rsidRDefault="00580440" w:rsidP="008B349E">
      <w:pPr>
        <w:jc w:val="center"/>
      </w:pPr>
    </w:p>
    <w:p w:rsidR="00580440" w:rsidRDefault="00580440" w:rsidP="008B349E">
      <w:pPr>
        <w:jc w:val="both"/>
      </w:pPr>
      <w:r>
        <w:tab/>
        <w:t>111. Основанием для начала административной процедуры по формированию и направлению межведомственного запроса о предоставлении сведений, необходимых для предоставления муниципальной услуги, является непредставление заявителем в Администрацию города Королёва Московской области или многофункциональный центр документов и информации, которые могут быть получены в рамках межведомственного информационного взаимодействия, и формирование соответствующего перечня сведений, подлежащих получению в рамках межведомственного информационного взаимодействия.</w:t>
      </w:r>
    </w:p>
    <w:p w:rsidR="00580440" w:rsidRDefault="00580440" w:rsidP="008B349E">
      <w:pPr>
        <w:jc w:val="both"/>
      </w:pPr>
      <w:r>
        <w:tab/>
        <w:t>112. Межведомственный запрос о предоставлении документов и информации осуществляется сотрудником Администрации города Королёва Московской области или многофункционального центра, ответственным за осуществление межведомственного информационного взаимодействия. Многофункциональный центр осуществляет формирование и направление межведомственных запросов только в случае обращения заявителя за получением муниципальной услуги через многофункциональный центр.</w:t>
      </w:r>
    </w:p>
    <w:p w:rsidR="00580440" w:rsidRDefault="00580440" w:rsidP="008B349E">
      <w:pPr>
        <w:jc w:val="both"/>
      </w:pPr>
      <w:r>
        <w:tab/>
        <w:t>113. Формирование и направление межведомственных запросов о предоставлении документов, необходимых для предоставления муниципальной услуги, осуществляется многофункциональными центрами в соответствии с заключёнными в установленном порядке соглашениями о взаимодействии, если исполнение данной процедуры предусмотрено заключёнными соглашениями.</w:t>
      </w:r>
    </w:p>
    <w:p w:rsidR="00580440" w:rsidRDefault="00580440" w:rsidP="008B349E">
      <w:pPr>
        <w:jc w:val="both"/>
      </w:pPr>
      <w:r>
        <w:tab/>
        <w:t>114. Межведомственный запрос формируется и направляется в форме электронного документа, подписанного электронной подписью и направляется по каналам системы межведомственного электронного взаимодействия (далее – СМЭВ).</w:t>
      </w:r>
    </w:p>
    <w:p w:rsidR="00580440" w:rsidRDefault="00580440" w:rsidP="008B349E">
      <w:pPr>
        <w:jc w:val="both"/>
      </w:pPr>
      <w:r>
        <w:tab/>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580440" w:rsidRDefault="00580440" w:rsidP="008B349E">
      <w:pPr>
        <w:jc w:val="both"/>
      </w:pPr>
      <w:r>
        <w:tab/>
        <w:t>Межведомственный запрос о представлении документов и (или) информации, указанных в пункте 2 части 1 статьи 7 Федерального закона № 210-ФЗ, 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580440" w:rsidRDefault="00580440" w:rsidP="008B349E">
      <w:pPr>
        <w:jc w:val="both"/>
      </w:pPr>
      <w:r>
        <w:tab/>
        <w:t>1) наименование органа или организации, направляющих межведомственный запрос;</w:t>
      </w:r>
    </w:p>
    <w:p w:rsidR="00580440" w:rsidRDefault="00580440" w:rsidP="008B349E">
      <w:pPr>
        <w:jc w:val="both"/>
      </w:pPr>
      <w:r>
        <w:tab/>
        <w:t>2) наименование органа или организации, в адрес которых направляется межведомственный запрос;</w:t>
      </w:r>
    </w:p>
    <w:p w:rsidR="00580440" w:rsidRDefault="00580440" w:rsidP="008B349E">
      <w:pPr>
        <w:jc w:val="both"/>
      </w:pPr>
      <w:r>
        <w:tab/>
        <w:t>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580440" w:rsidRDefault="00580440" w:rsidP="008B349E">
      <w:pPr>
        <w:jc w:val="both"/>
      </w:pPr>
      <w:r>
        <w:tab/>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580440" w:rsidRDefault="00580440" w:rsidP="008B349E">
      <w:pPr>
        <w:jc w:val="both"/>
      </w:pPr>
      <w:r>
        <w:tab/>
        <w:t>5) сведения, необходимые для представления документа и (или) информации, установленные настоящим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580440" w:rsidRDefault="00580440" w:rsidP="008B349E">
      <w:pPr>
        <w:jc w:val="both"/>
      </w:pPr>
      <w:r>
        <w:tab/>
        <w:t>6) контактная информация для направления ответа на межведомственный запрос;</w:t>
      </w:r>
    </w:p>
    <w:p w:rsidR="00580440" w:rsidRDefault="00580440" w:rsidP="008B349E">
      <w:pPr>
        <w:jc w:val="both"/>
      </w:pPr>
      <w:r>
        <w:tab/>
        <w:t>7) дата направления межведомственного запроса;</w:t>
      </w:r>
    </w:p>
    <w:p w:rsidR="00580440" w:rsidRDefault="00580440" w:rsidP="008B349E">
      <w:pPr>
        <w:jc w:val="both"/>
      </w:pPr>
      <w:r>
        <w:tab/>
        <w:t>8) фамилия, имя, отчество (последнее – при наличии)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580440" w:rsidRDefault="00580440" w:rsidP="008B349E">
      <w:pPr>
        <w:jc w:val="both"/>
      </w:pPr>
      <w:r>
        <w:tab/>
        <w:t>9) информация о факте получения согласия, предусмотренного частью 5 статьи 7 Федерального закона № 210-ФЗ (при направлении межведомственного запроса в случае, предусмотренном частью 5 статьи 7 Федерального закона № 210-ФЗ).</w:t>
      </w:r>
    </w:p>
    <w:p w:rsidR="00580440" w:rsidRDefault="00580440" w:rsidP="008B349E">
      <w:pPr>
        <w:jc w:val="both"/>
      </w:pPr>
      <w:r>
        <w:tab/>
        <w:t>Направление межведомственного запроса допускается только в целях, связанных с предоставлением муниципальной услуги.</w:t>
      </w:r>
    </w:p>
    <w:p w:rsidR="00580440" w:rsidRDefault="00580440" w:rsidP="008B349E">
      <w:pPr>
        <w:jc w:val="both"/>
      </w:pPr>
      <w:r>
        <w:tab/>
        <w:t>Максимальный срок формирования и направления запроса составляет 1 рабочий день.</w:t>
      </w:r>
    </w:p>
    <w:p w:rsidR="00580440" w:rsidRDefault="00580440" w:rsidP="008B349E">
      <w:pPr>
        <w:jc w:val="both"/>
      </w:pPr>
      <w:r>
        <w:tab/>
        <w:t>115. При подготовке межведомственного запроса сотрудник Администрации города Королёва Московской области или многофункционального центра,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p>
    <w:p w:rsidR="00580440" w:rsidRDefault="00580440" w:rsidP="008B349E">
      <w:pPr>
        <w:jc w:val="both"/>
      </w:pPr>
      <w:r>
        <w:tab/>
        <w:t>116. Для предоставления муниципальной услуги Администрация города Королёва Московской области или многофункциональный центр направляет межведомственные запросы в:</w:t>
      </w:r>
    </w:p>
    <w:p w:rsidR="00580440" w:rsidRDefault="00580440" w:rsidP="008B349E">
      <w:pPr>
        <w:jc w:val="both"/>
      </w:pPr>
      <w:r>
        <w:tab/>
        <w:t>Федеральную службу государственной регистрации, кадастра и картографии Российской Федерации в целях получения сведений из ЕГРП о правах физического лица на недвижимое имущество (в случае запроса заявителем архивных сведений по объектам недвижимости);</w:t>
      </w:r>
    </w:p>
    <w:p w:rsidR="00580440" w:rsidRDefault="00580440" w:rsidP="008B349E">
      <w:pPr>
        <w:jc w:val="both"/>
      </w:pPr>
      <w:r>
        <w:tab/>
        <w:t>органы государственной власти и органы местного самоуправления, подведомственные им государственные и муниципальные организации в целях получения сведений, представление которых необходимо для подготовки испрашиваемых заявителем информационных документов, находящиеся в распоряжении органов государственной власти или органов местного самоуправления, подведомственных им государственных или муниципальных организациях.</w:t>
      </w:r>
    </w:p>
    <w:p w:rsidR="00580440" w:rsidRDefault="00580440" w:rsidP="008B349E">
      <w:pPr>
        <w:jc w:val="both"/>
      </w:pPr>
      <w:r>
        <w:tab/>
        <w:t>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w:t>
      </w:r>
    </w:p>
    <w:p w:rsidR="00580440" w:rsidRDefault="00580440" w:rsidP="008B349E">
      <w:pPr>
        <w:jc w:val="both"/>
      </w:pPr>
      <w:r>
        <w:tab/>
        <w:t>Сотрудник Администрации города Королёва Московской области или многофункционального центра, 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межведомственный запрос.</w:t>
      </w:r>
    </w:p>
    <w:p w:rsidR="00580440" w:rsidRDefault="00580440" w:rsidP="008B349E">
      <w:pPr>
        <w:jc w:val="both"/>
      </w:pPr>
      <w:r>
        <w:tab/>
        <w:t>117. В случае направления запроса сотрудником  Администрации города Королёва Московской области ответ на межведомственный запрос направляется сотруднику Администрации города Королёва Московской области, ответственному за предоставление муниципальной услуги, в течение 1 рабочего дня с момента поступления ответа на межведомственный запрос.</w:t>
      </w:r>
    </w:p>
    <w:p w:rsidR="00580440" w:rsidRDefault="00580440" w:rsidP="008B349E">
      <w:pPr>
        <w:jc w:val="both"/>
      </w:pPr>
      <w:r>
        <w:tab/>
        <w:t>118. В случае направления запроса сотрудником многофункционального центра ответ на межведомственный запрос направляется сотруднику многофункционального центра, ответственному за организацию направления заявления и прилагаемых к нему документов в Администрацию города Королёва Московской области в течение 1 рабочего дня с момента поступления ответа на межведомственный запрос.</w:t>
      </w:r>
    </w:p>
    <w:p w:rsidR="00580440" w:rsidRDefault="00580440" w:rsidP="008B349E">
      <w:pPr>
        <w:jc w:val="both"/>
      </w:pPr>
      <w:r>
        <w:tab/>
        <w:t>119. В случае непоступления ответа на межведомственный запрос в установленный срок в Администрацию города Королёва Московской области или в многофункциональный центр, принимаются меры, предусмотренные законодательством Российской Федерации.</w:t>
      </w:r>
    </w:p>
    <w:p w:rsidR="00580440" w:rsidRDefault="00580440" w:rsidP="008B349E">
      <w:pPr>
        <w:jc w:val="both"/>
      </w:pPr>
      <w:r>
        <w:tab/>
        <w:t>120. В случае исполнения административной процедуры в многофункциональном центре сотрудник многофункционального центра, ответственный за организацию направления заявления и прилагаемых к нему документов в Администрацию города Королёва Московской области, организует передачу заявления, документов, представленных заявителем, и сведений, полученных в рамках межведомственного информационного взаимодействия, в Администрацию города Королёва Московской области в соответствии с заключённым соглашением о взаимодействии и порядком делопроизводства в многофункциональном центре.</w:t>
      </w:r>
    </w:p>
    <w:p w:rsidR="00580440" w:rsidRDefault="00580440" w:rsidP="008B349E">
      <w:pPr>
        <w:jc w:val="both"/>
      </w:pPr>
      <w:r>
        <w:tab/>
        <w:t>121. Результатом административной процедуры является:</w:t>
      </w:r>
    </w:p>
    <w:p w:rsidR="00580440" w:rsidRDefault="00580440" w:rsidP="008B349E">
      <w:pPr>
        <w:jc w:val="both"/>
      </w:pPr>
      <w:r>
        <w:tab/>
        <w:t>1) в многофункциональных центрах при наличии всех документов, предусмотренных пунктом 28 настоящего административного регламента – передача заявления и прилагаемых к нему документов в</w:t>
      </w:r>
      <w:r w:rsidRPr="00EE61B3">
        <w:t xml:space="preserve"> </w:t>
      </w:r>
      <w:r>
        <w:t>Администрацию города Королёва Московской области;</w:t>
      </w:r>
    </w:p>
    <w:p w:rsidR="00580440" w:rsidRDefault="00580440" w:rsidP="008B349E">
      <w:pPr>
        <w:jc w:val="both"/>
      </w:pPr>
      <w:r>
        <w:tab/>
        <w:t>2) в Администрации города Королёва Московской области – получение в рамках межведомственного взаимодействия информации (документов), необходимой для предоставления муниципальной услуги заявителю.</w:t>
      </w:r>
    </w:p>
    <w:p w:rsidR="00580440" w:rsidRDefault="00580440" w:rsidP="008B349E">
      <w:pPr>
        <w:jc w:val="both"/>
      </w:pPr>
      <w:r>
        <w:tab/>
        <w:t>122. При обращении заявителя за получением муниципальной услуги в электронной форме Администрация города Королёва Московской области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580440" w:rsidRDefault="00580440" w:rsidP="008B349E">
      <w:pPr>
        <w:jc w:val="both"/>
      </w:pPr>
      <w:r>
        <w:tab/>
        <w:t>123.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журнале регистрации поступления ответов в рамках межведомственного взаимодействия или внесение соответствующих сведений в информационную систему Администрации города Королёва Московской области или информационную систему многофункционального центра.</w:t>
      </w:r>
    </w:p>
    <w:p w:rsidR="00580440" w:rsidRDefault="00580440" w:rsidP="008D7681">
      <w:pPr>
        <w:jc w:val="both"/>
      </w:pPr>
      <w:r>
        <w:tab/>
      </w:r>
    </w:p>
    <w:p w:rsidR="00580440" w:rsidRDefault="00580440" w:rsidP="008D7681">
      <w:pPr>
        <w:jc w:val="both"/>
      </w:pPr>
    </w:p>
    <w:p w:rsidR="00580440" w:rsidRDefault="00580440" w:rsidP="00DC0CA3">
      <w:pPr>
        <w:jc w:val="center"/>
        <w:rPr>
          <w:b/>
          <w:bCs/>
        </w:rPr>
      </w:pPr>
      <w:r>
        <w:rPr>
          <w:b/>
          <w:bCs/>
        </w:rPr>
        <w:t>Принятие решения о предоставлении (об отказе предоставления)</w:t>
      </w:r>
    </w:p>
    <w:p w:rsidR="00580440" w:rsidRDefault="00580440" w:rsidP="00DC0CA3">
      <w:pPr>
        <w:jc w:val="center"/>
        <w:rPr>
          <w:b/>
          <w:bCs/>
        </w:rPr>
      </w:pPr>
      <w:r>
        <w:rPr>
          <w:b/>
          <w:bCs/>
        </w:rPr>
        <w:t>муниципальной услуги</w:t>
      </w:r>
    </w:p>
    <w:p w:rsidR="00580440" w:rsidRDefault="00580440" w:rsidP="008D7681">
      <w:pPr>
        <w:jc w:val="both"/>
        <w:rPr>
          <w:b/>
          <w:bCs/>
        </w:rPr>
      </w:pPr>
    </w:p>
    <w:p w:rsidR="00580440" w:rsidRDefault="00580440" w:rsidP="008D7681">
      <w:pPr>
        <w:jc w:val="both"/>
      </w:pPr>
      <w:r>
        <w:rPr>
          <w:b/>
          <w:bCs/>
        </w:rPr>
        <w:tab/>
      </w:r>
      <w:r w:rsidRPr="00E94A76">
        <w:t>124.</w:t>
      </w:r>
      <w:r>
        <w:t xml:space="preserve"> Основанием для начала административной процедуры является поступление в Администрацию города Королёва Московской области исчерпывающего перечня документов, необходимых для предоставления муниципальной услуги.</w:t>
      </w:r>
    </w:p>
    <w:p w:rsidR="00580440" w:rsidRDefault="00580440" w:rsidP="008D7681">
      <w:pPr>
        <w:jc w:val="both"/>
      </w:pPr>
      <w:r>
        <w:tab/>
        <w:t>125. Сотрудник Администрации города Королёва Московской области, ответственный за подготовку решения об оказании муниципальной услуги, осуществляет следующие действия:</w:t>
      </w:r>
    </w:p>
    <w:p w:rsidR="00580440" w:rsidRDefault="00580440" w:rsidP="008D7681">
      <w:pPr>
        <w:jc w:val="both"/>
      </w:pPr>
      <w:r>
        <w:tab/>
        <w:t>1) даёт правовую оценку прав заявителя на получение муниципальной услуги;</w:t>
      </w:r>
    </w:p>
    <w:p w:rsidR="00580440" w:rsidRDefault="00580440" w:rsidP="008D7681">
      <w:pPr>
        <w:jc w:val="both"/>
      </w:pPr>
      <w:r>
        <w:tab/>
        <w:t>2) проверяет наличие всех необходимых документов в соответствии с пунктом 25 настоящего административного регламента;</w:t>
      </w:r>
    </w:p>
    <w:p w:rsidR="00580440" w:rsidRDefault="00580440" w:rsidP="008D7681">
      <w:pPr>
        <w:jc w:val="both"/>
      </w:pPr>
      <w:r>
        <w:tab/>
        <w:t>3) осуществляет направление запросов в архивные фонды</w:t>
      </w:r>
      <w:r w:rsidRPr="00D35583">
        <w:t xml:space="preserve"> </w:t>
      </w:r>
      <w:r>
        <w:t>Администрации города Королёва Московской области  в целях получения архивных сведений;</w:t>
      </w:r>
    </w:p>
    <w:p w:rsidR="00580440" w:rsidRDefault="00580440" w:rsidP="008D7681">
      <w:pPr>
        <w:jc w:val="both"/>
      </w:pPr>
      <w:r>
        <w:tab/>
        <w:t>4) при наличии соответствующей информации формирует проекты архивной справки, архивной выписки, архивной копии или информационного письма (в соответствии с запросом заявителя) или проект уведомления об отказе в предоставлении муниципальной услуги;</w:t>
      </w:r>
    </w:p>
    <w:p w:rsidR="00580440" w:rsidRDefault="00580440" w:rsidP="008D7681">
      <w:pPr>
        <w:jc w:val="both"/>
      </w:pPr>
      <w:r>
        <w:tab/>
        <w:t>5) направляет подготовленные проекты документов сотруднику Администрации города Королёва Московской области, ответственному за принятие решения.</w:t>
      </w:r>
      <w:r>
        <w:tab/>
      </w:r>
    </w:p>
    <w:p w:rsidR="00580440" w:rsidRDefault="00580440" w:rsidP="008D7681">
      <w:pPr>
        <w:jc w:val="both"/>
      </w:pPr>
      <w:r>
        <w:tab/>
        <w:t xml:space="preserve">126. Общий срок осуществления административных действий по подготовке принятия решения не превышает 2 </w:t>
      </w:r>
      <w:r w:rsidRPr="0046739E">
        <w:t>рабочих дней</w:t>
      </w:r>
      <w:r>
        <w:t>.</w:t>
      </w:r>
    </w:p>
    <w:p w:rsidR="00580440" w:rsidRDefault="00580440" w:rsidP="008D7681">
      <w:pPr>
        <w:jc w:val="both"/>
      </w:pPr>
      <w:r>
        <w:tab/>
        <w:t>127. Принятие решения о предоставлении муниципальной услуги осуществляется начальником архивного отдела Администрации города Королёва Московской области.</w:t>
      </w:r>
    </w:p>
    <w:p w:rsidR="00580440" w:rsidRDefault="00580440" w:rsidP="008D7681">
      <w:pPr>
        <w:jc w:val="both"/>
      </w:pPr>
      <w:r>
        <w:tab/>
        <w:t>128. Сотрудник Администрации города Королёва Московской области, ответственный за принятие решения, на основании полученных документов принимает одно из следующих решений:</w:t>
      </w:r>
    </w:p>
    <w:p w:rsidR="00580440" w:rsidRDefault="00580440" w:rsidP="008D7681">
      <w:pPr>
        <w:jc w:val="both"/>
      </w:pPr>
      <w:r>
        <w:tab/>
        <w:t>1) предоставить заявителю архивную справку, архивную выписку, архивную копию или информационное письмо (в соответствии с запросом заявителя);</w:t>
      </w:r>
    </w:p>
    <w:p w:rsidR="00580440" w:rsidRDefault="00580440" w:rsidP="008D7681">
      <w:pPr>
        <w:jc w:val="both"/>
      </w:pPr>
      <w:r>
        <w:tab/>
        <w:t>2) отказать в предоставлении муниципальной услуги.</w:t>
      </w:r>
    </w:p>
    <w:p w:rsidR="00580440" w:rsidRDefault="00580440" w:rsidP="008D7681">
      <w:pPr>
        <w:jc w:val="both"/>
      </w:pPr>
      <w:r>
        <w:tab/>
        <w:t>129. Сотрудник Администрации города Королёва Московской области, ответственный за принятие решения, принимает одно из приведённых решений в соответствии со следующими критериями:</w:t>
      </w:r>
    </w:p>
    <w:p w:rsidR="00580440" w:rsidRDefault="00580440" w:rsidP="008D7681">
      <w:pPr>
        <w:jc w:val="both"/>
      </w:pPr>
      <w:r>
        <w:tab/>
        <w:t>1) наличие оснований для отказа в предоставлении муниципальной услуги в соответствии с пунктом 32 настоящего административного регламента и в соответствии с действующим законодательством;</w:t>
      </w:r>
    </w:p>
    <w:p w:rsidR="00580440" w:rsidRDefault="00580440" w:rsidP="008D7681">
      <w:pPr>
        <w:jc w:val="both"/>
      </w:pPr>
      <w:r>
        <w:tab/>
        <w:t>2) наличие запрашиваемых сведений в архивных фондах Администрации города Королёва Московской области.</w:t>
      </w:r>
    </w:p>
    <w:p w:rsidR="00580440" w:rsidRDefault="00580440" w:rsidP="008D7681">
      <w:pPr>
        <w:jc w:val="both"/>
      </w:pPr>
      <w:r>
        <w:tab/>
        <w:t>130. После принятия решения сотрудник Администрации города Королёва Московской области, ответственный за принятие решения, подписывает соответствующий проект документа и направляет его сотруднику Администрации города Королёва Московской области, ответственному за подготовку направления результата муниципальной услуги заявителю.</w:t>
      </w:r>
    </w:p>
    <w:p w:rsidR="00580440" w:rsidRDefault="00580440" w:rsidP="008D7681">
      <w:pPr>
        <w:jc w:val="both"/>
      </w:pPr>
      <w:r>
        <w:tab/>
        <w:t>Утверждение соответствующего документа и направление его сотруднику Администрации города Королёва Московской области, ответственному за направление результата муниципальной услуги заявителю, может быть исполнено в электронной форме в соответствии с требованиями информационной системы Администрации города Королёва Московской области.</w:t>
      </w:r>
    </w:p>
    <w:p w:rsidR="00580440" w:rsidRDefault="00580440" w:rsidP="008D7681">
      <w:pPr>
        <w:jc w:val="both"/>
        <w:rPr>
          <w:b/>
          <w:bCs/>
        </w:rPr>
      </w:pPr>
      <w:r>
        <w:tab/>
        <w:t xml:space="preserve">131. Общий срок осуществления административных действий по принятию решения не превышает </w:t>
      </w:r>
      <w:r w:rsidRPr="0046739E">
        <w:t>5 рабочих дней</w:t>
      </w:r>
      <w:r>
        <w:t>.</w:t>
      </w:r>
    </w:p>
    <w:p w:rsidR="00580440" w:rsidRDefault="00580440" w:rsidP="008D7681">
      <w:pPr>
        <w:jc w:val="both"/>
      </w:pPr>
      <w:r>
        <w:tab/>
        <w:t>132. Общий срок осуществления административной процедуры по принятию решения о предоставлении (об отказе предоставления) муниципальной услуги не превышает 15 календарных дней.</w:t>
      </w:r>
    </w:p>
    <w:p w:rsidR="00580440" w:rsidRDefault="00580440" w:rsidP="008D7681">
      <w:pPr>
        <w:jc w:val="both"/>
      </w:pPr>
      <w:r>
        <w:tab/>
        <w:t>133. Результатом административной процедуры является принятие решения об оказании муниципальной услуги или принятие решения об отказе в предоставлении муниципальной услуги.</w:t>
      </w:r>
    </w:p>
    <w:p w:rsidR="00580440" w:rsidRDefault="00580440" w:rsidP="008D7681">
      <w:pPr>
        <w:jc w:val="both"/>
      </w:pPr>
      <w:r>
        <w:tab/>
        <w:t>134. При обращении заявителя за получением муниципальной услуги в электронной форме Администрация города Королёва Московской области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580440" w:rsidRDefault="00580440" w:rsidP="008D7681">
      <w:pPr>
        <w:jc w:val="both"/>
      </w:pPr>
      <w:r>
        <w:tab/>
        <w:t>135. Способом фиксации результата выполнения административной процедуры является подписанная архивная справка, архивная выписка, архивная копия, информационное письмо или уведомление об отказе в предоставлении муниципальной услуги.</w:t>
      </w:r>
    </w:p>
    <w:p w:rsidR="00580440" w:rsidRDefault="00580440" w:rsidP="008D7681">
      <w:pPr>
        <w:jc w:val="both"/>
      </w:pPr>
    </w:p>
    <w:p w:rsidR="00580440" w:rsidRDefault="00580440" w:rsidP="00AE45A8">
      <w:pPr>
        <w:jc w:val="center"/>
        <w:rPr>
          <w:b/>
          <w:bCs/>
        </w:rPr>
      </w:pPr>
      <w:r>
        <w:rPr>
          <w:b/>
          <w:bCs/>
        </w:rPr>
        <w:t>Выдача документа, являющегося результатом предоставления</w:t>
      </w:r>
    </w:p>
    <w:p w:rsidR="00580440" w:rsidRDefault="00580440" w:rsidP="00AE45A8">
      <w:pPr>
        <w:jc w:val="center"/>
        <w:rPr>
          <w:b/>
          <w:bCs/>
        </w:rPr>
      </w:pPr>
      <w:r>
        <w:rPr>
          <w:b/>
          <w:bCs/>
        </w:rPr>
        <w:t>муниципальной услуги</w:t>
      </w:r>
    </w:p>
    <w:p w:rsidR="00580440" w:rsidRDefault="00580440" w:rsidP="008D7681">
      <w:pPr>
        <w:jc w:val="both"/>
        <w:rPr>
          <w:b/>
          <w:bCs/>
        </w:rPr>
      </w:pPr>
    </w:p>
    <w:p w:rsidR="00580440" w:rsidRDefault="00580440" w:rsidP="008D7681">
      <w:pPr>
        <w:jc w:val="both"/>
      </w:pPr>
      <w:r>
        <w:rPr>
          <w:b/>
          <w:bCs/>
        </w:rPr>
        <w:tab/>
      </w:r>
      <w:r w:rsidRPr="00B15CFA">
        <w:t>136.</w:t>
      </w:r>
      <w:r>
        <w:t xml:space="preserve"> Основанием для начала административной процедуры является получение сотрудником Администрации города Королёва Московской области, ответственным за направление результата муниципальной услуги заявителю,  подписанной архивной справки, архивной выписки, архивной копии, информационного письма или уведомления об отказе в предоставлении муниципальной услуги.</w:t>
      </w:r>
    </w:p>
    <w:p w:rsidR="00580440" w:rsidRDefault="00580440" w:rsidP="008D7681">
      <w:pPr>
        <w:jc w:val="both"/>
      </w:pPr>
      <w:r>
        <w:tab/>
        <w:t>137. Сотрудник Администрации города Королёва Московской области, ответственный за направление результата муниципальной услуги заявителю, направляет подписанную архивную справку, архивную выписку, архивную копию, информационное письмо или уведомление об отказе в предоставлении муниципальной услуги заявителю.</w:t>
      </w:r>
    </w:p>
    <w:p w:rsidR="00580440" w:rsidRDefault="00580440" w:rsidP="008D7681">
      <w:pPr>
        <w:jc w:val="both"/>
      </w:pPr>
      <w:r>
        <w:tab/>
        <w:t>138. Выдача результата предоставления муниципальной услуги осуществляется способом, указанным заявителем при подаче заявления и необходимых документов на получение муниципальной услуги, в том числе:</w:t>
      </w:r>
    </w:p>
    <w:p w:rsidR="00580440" w:rsidRDefault="00580440" w:rsidP="008D7681">
      <w:pPr>
        <w:jc w:val="both"/>
      </w:pPr>
      <w:r>
        <w:tab/>
        <w:t>при личном обращении в</w:t>
      </w:r>
      <w:r w:rsidRPr="00357C85">
        <w:t xml:space="preserve"> </w:t>
      </w:r>
      <w:r>
        <w:t>Администрацию города Королёва Московской области, архивный отдел Администрации города Королёва Московской области;</w:t>
      </w:r>
    </w:p>
    <w:p w:rsidR="00580440" w:rsidRDefault="00580440" w:rsidP="008D7681">
      <w:pPr>
        <w:jc w:val="both"/>
      </w:pPr>
      <w:r>
        <w:tab/>
        <w:t>при личном обращении в многофункциональный центр;</w:t>
      </w:r>
    </w:p>
    <w:p w:rsidR="00580440" w:rsidRDefault="00580440" w:rsidP="008D7681">
      <w:pPr>
        <w:jc w:val="both"/>
      </w:pPr>
      <w:r>
        <w:tab/>
        <w:t>посредством почтового отправления на адрес заявителя, указанный в заявлении;</w:t>
      </w:r>
    </w:p>
    <w:p w:rsidR="00580440" w:rsidRDefault="00580440" w:rsidP="008D7681">
      <w:pPr>
        <w:jc w:val="both"/>
      </w:pPr>
      <w:r>
        <w:tab/>
        <w:t>через личный кабинет на Едином портале государственных и муниципальных услуг или Портале государственных и муниципальных услуг Московской области.</w:t>
      </w:r>
    </w:p>
    <w:p w:rsidR="00580440" w:rsidRDefault="00580440" w:rsidP="008D7681">
      <w:pPr>
        <w:jc w:val="both"/>
      </w:pPr>
      <w:r>
        <w:tab/>
        <w:t>139. В случае указания заявителем на получение результата в многофункциональном центре, Администрация города Королёва Московской области направляет результат предоставления муниципальной услуги в многофункциональный центр в срок, установленный в соглашении, заключённом между Администрацией города Королёва Московской области и многофункциональным центром.</w:t>
      </w:r>
    </w:p>
    <w:p w:rsidR="00580440" w:rsidRDefault="00580440" w:rsidP="008D7681">
      <w:pPr>
        <w:jc w:val="both"/>
      </w:pPr>
      <w:r>
        <w:tab/>
        <w:t>140. Выдача документа, являющегося результатом предоставления муниципальной услуги, осуществляется многофункциональными центрами в соответствии с заключёнными в установленном порядке соглашениями о взаимодействии, если исполнение данной процедуры предусмотрено заключёнными соглашениями.</w:t>
      </w:r>
    </w:p>
    <w:p w:rsidR="00580440" w:rsidRDefault="00580440" w:rsidP="008D7681">
      <w:pPr>
        <w:jc w:val="both"/>
      </w:pPr>
      <w:r>
        <w:tab/>
        <w:t>141. Максимальный срок осуществления административной процедуры не может превышать 5 рабочих дней с момента поступления распорядительного документа о принятом в отношении заявителя решении.</w:t>
      </w:r>
    </w:p>
    <w:p w:rsidR="00580440" w:rsidRDefault="00580440" w:rsidP="008D7681">
      <w:pPr>
        <w:jc w:val="both"/>
      </w:pPr>
      <w:r>
        <w:tab/>
        <w:t>142. Результатом административной процедуры по выдаче документа, являющегося результатом предоставления муниципальной услуги, является направление заявителю результата муниципальной услуги.</w:t>
      </w:r>
    </w:p>
    <w:p w:rsidR="00580440" w:rsidRDefault="00580440" w:rsidP="008D7681">
      <w:pPr>
        <w:jc w:val="both"/>
      </w:pPr>
      <w:r>
        <w:tab/>
        <w:t>143. При обращении заявителя за получением муниципальной услуги в электронной форме Администрация города Королёва Московской области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580440" w:rsidRDefault="00580440" w:rsidP="008D7681">
      <w:pPr>
        <w:jc w:val="both"/>
      </w:pPr>
      <w:r>
        <w:tab/>
        <w:t>144. Способом фиксации результата административной процедуры является отметка о направлении заявителю результата муниципальной услуги в журнале регистрации направления ответов заявителям или внесение соответствующих сведений в информационную систему Администрации города Королёва Московской области.</w:t>
      </w:r>
    </w:p>
    <w:p w:rsidR="00580440" w:rsidRDefault="00580440" w:rsidP="008D7681">
      <w:pPr>
        <w:jc w:val="both"/>
      </w:pPr>
    </w:p>
    <w:p w:rsidR="00580440" w:rsidRDefault="00580440" w:rsidP="00AE45A8">
      <w:pPr>
        <w:jc w:val="center"/>
        <w:rPr>
          <w:b/>
          <w:bCs/>
        </w:rPr>
      </w:pPr>
      <w:r>
        <w:rPr>
          <w:b/>
          <w:bCs/>
          <w:lang w:val="en-US"/>
        </w:rPr>
        <w:t>IV</w:t>
      </w:r>
      <w:r>
        <w:rPr>
          <w:b/>
          <w:bCs/>
        </w:rPr>
        <w:t>. Порядок и формы контроля за исполнением административного</w:t>
      </w:r>
    </w:p>
    <w:p w:rsidR="00580440" w:rsidRDefault="00580440" w:rsidP="00AE45A8">
      <w:pPr>
        <w:jc w:val="center"/>
        <w:rPr>
          <w:b/>
          <w:bCs/>
        </w:rPr>
      </w:pPr>
      <w:r>
        <w:rPr>
          <w:b/>
          <w:bCs/>
        </w:rPr>
        <w:t>регламента предоставления муниципальной услуги</w:t>
      </w:r>
    </w:p>
    <w:p w:rsidR="00580440" w:rsidRDefault="00580440" w:rsidP="00AE45A8">
      <w:pPr>
        <w:jc w:val="center"/>
        <w:rPr>
          <w:b/>
          <w:bCs/>
        </w:rPr>
      </w:pPr>
    </w:p>
    <w:p w:rsidR="00580440" w:rsidRDefault="00580440" w:rsidP="00AE45A8">
      <w:pPr>
        <w:jc w:val="center"/>
        <w:rPr>
          <w:b/>
          <w:bCs/>
        </w:rPr>
      </w:pPr>
      <w:r>
        <w:rPr>
          <w:b/>
          <w:bCs/>
        </w:rPr>
        <w:t>Порядок осуществления текущего контроля за соблюдением и</w:t>
      </w:r>
    </w:p>
    <w:p w:rsidR="00580440" w:rsidRDefault="00580440" w:rsidP="00AE45A8">
      <w:pPr>
        <w:jc w:val="center"/>
        <w:rPr>
          <w:b/>
          <w:bCs/>
        </w:rPr>
      </w:pPr>
      <w:r>
        <w:rPr>
          <w:b/>
          <w:bCs/>
        </w:rPr>
        <w:t>исполнением ответственными должностными лицами положений</w:t>
      </w:r>
    </w:p>
    <w:p w:rsidR="00580440" w:rsidRDefault="00580440" w:rsidP="00AE45A8">
      <w:pPr>
        <w:jc w:val="center"/>
        <w:rPr>
          <w:b/>
          <w:bCs/>
        </w:rPr>
      </w:pPr>
      <w:r>
        <w:rPr>
          <w:b/>
          <w:bCs/>
        </w:rPr>
        <w:t>административного регламента и иных нормативных правовых актов,</w:t>
      </w:r>
    </w:p>
    <w:p w:rsidR="00580440" w:rsidRDefault="00580440" w:rsidP="00AE45A8">
      <w:pPr>
        <w:jc w:val="center"/>
        <w:rPr>
          <w:b/>
          <w:bCs/>
        </w:rPr>
      </w:pPr>
      <w:r>
        <w:rPr>
          <w:b/>
          <w:bCs/>
        </w:rPr>
        <w:t>устанавливающих требования к предоставлению муниципальной услуги</w:t>
      </w:r>
    </w:p>
    <w:p w:rsidR="00580440" w:rsidRDefault="00580440" w:rsidP="008D7681">
      <w:pPr>
        <w:jc w:val="both"/>
        <w:rPr>
          <w:b/>
          <w:bCs/>
        </w:rPr>
      </w:pPr>
    </w:p>
    <w:p w:rsidR="00580440" w:rsidRDefault="00580440" w:rsidP="008D7681">
      <w:pPr>
        <w:jc w:val="both"/>
      </w:pPr>
      <w:r>
        <w:tab/>
        <w:t xml:space="preserve">145. Текущий контроль за соблюдением и исполнением положений регламента и иных нормативных правовых актов, устанавливающих требования к предоставлению муниципальной услуги, осуществляется </w:t>
      </w:r>
      <w:r w:rsidRPr="0003392A">
        <w:t>должностными лицами,</w:t>
      </w:r>
      <w:r>
        <w:t xml:space="preserve"> ответственными за организацию работы по предоставлению муниципальной услуги.</w:t>
      </w:r>
    </w:p>
    <w:p w:rsidR="00580440" w:rsidRDefault="00580440" w:rsidP="008D7681">
      <w:pPr>
        <w:jc w:val="both"/>
      </w:pPr>
      <w:r>
        <w:tab/>
        <w:t xml:space="preserve">146. Текущий контроль осуществляется путём проведения ответственными должностными лицами </w:t>
      </w:r>
      <w:r w:rsidRPr="0003392A">
        <w:t>архивного отдела</w:t>
      </w:r>
      <w:r>
        <w:t xml:space="preserve"> Администрации города Королёва Московской области</w:t>
      </w:r>
      <w:r w:rsidRPr="0003392A">
        <w:t>,</w:t>
      </w:r>
      <w:r>
        <w:t xml:space="preserve"> ответственными за организацию работы по предоставлению муниципальной услуги, проверок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580440" w:rsidRDefault="00580440" w:rsidP="008D7681">
      <w:pPr>
        <w:jc w:val="both"/>
        <w:rPr>
          <w:b/>
          <w:bCs/>
        </w:rPr>
      </w:pPr>
    </w:p>
    <w:p w:rsidR="00580440" w:rsidRDefault="00580440" w:rsidP="00AE45A8">
      <w:pPr>
        <w:jc w:val="center"/>
        <w:rPr>
          <w:b/>
          <w:bCs/>
        </w:rPr>
      </w:pPr>
      <w:r>
        <w:rPr>
          <w:b/>
          <w:bCs/>
        </w:rPr>
        <w:t>Порядок и периодичность осуществления плановых и внеплановых</w:t>
      </w:r>
    </w:p>
    <w:p w:rsidR="00580440" w:rsidRDefault="00580440" w:rsidP="00AE45A8">
      <w:pPr>
        <w:jc w:val="center"/>
        <w:rPr>
          <w:b/>
          <w:bCs/>
        </w:rPr>
      </w:pPr>
      <w:r>
        <w:rPr>
          <w:b/>
          <w:bCs/>
        </w:rPr>
        <w:t>проверок полноты и качества предоставления муниципальной услуги</w:t>
      </w:r>
    </w:p>
    <w:p w:rsidR="00580440" w:rsidRDefault="00580440" w:rsidP="008D7681">
      <w:pPr>
        <w:jc w:val="both"/>
        <w:rPr>
          <w:b/>
          <w:bCs/>
        </w:rPr>
      </w:pPr>
    </w:p>
    <w:p w:rsidR="00580440" w:rsidRDefault="00580440" w:rsidP="008D7681">
      <w:pPr>
        <w:jc w:val="both"/>
      </w:pPr>
      <w:r>
        <w:tab/>
        <w:t>147. Контроль за полнотой и качеством предоставления муниципальной услуги осуществляется в формах:</w:t>
      </w:r>
    </w:p>
    <w:p w:rsidR="00580440" w:rsidRDefault="00580440" w:rsidP="008D7681">
      <w:pPr>
        <w:jc w:val="both"/>
      </w:pPr>
      <w:r>
        <w:tab/>
        <w:t>1) проведения плановых проверок;</w:t>
      </w:r>
    </w:p>
    <w:p w:rsidR="00580440" w:rsidRDefault="00580440" w:rsidP="008D7681">
      <w:pPr>
        <w:jc w:val="both"/>
      </w:pPr>
      <w:r>
        <w:tab/>
        <w:t xml:space="preserve">2) рассмотрения жалоб на действия (бездействие) </w:t>
      </w:r>
      <w:r w:rsidRPr="0003392A">
        <w:t xml:space="preserve">должностных лиц </w:t>
      </w:r>
      <w:r>
        <w:t>Администрации города Королёва Московской области</w:t>
      </w:r>
      <w:r w:rsidRPr="0003392A">
        <w:t>, ответственных за предоставление</w:t>
      </w:r>
      <w:r>
        <w:rPr>
          <w:b/>
          <w:bCs/>
        </w:rPr>
        <w:t xml:space="preserve"> </w:t>
      </w:r>
      <w:r>
        <w:t>муниципальной услуги.</w:t>
      </w:r>
    </w:p>
    <w:p w:rsidR="00580440" w:rsidRDefault="00580440" w:rsidP="008D7681">
      <w:pPr>
        <w:jc w:val="both"/>
      </w:pPr>
      <w:r>
        <w:tab/>
        <w:t>148. В целях осуществления контроля за полнотой и качеством предоставления муниципальной услуги проводятся плановые и внеплановые проверки. Порядок и периодичность осуществления плановых проверок устанавливается планом работы Администрации города Королёва Московской области.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rsidR="00580440" w:rsidRDefault="00580440" w:rsidP="008D7681">
      <w:pPr>
        <w:jc w:val="both"/>
        <w:rPr>
          <w:b/>
          <w:bCs/>
        </w:rPr>
      </w:pPr>
      <w:r>
        <w:tab/>
        <w:t>149. 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должностных лиц Администрации города Королёва Московской области, архивного отдела Администрации города Королёва Московской области, ответственных за предоставление муниципальной услуги.</w:t>
      </w:r>
      <w:r>
        <w:rPr>
          <w:b/>
          <w:bCs/>
        </w:rPr>
        <w:t xml:space="preserve">  </w:t>
      </w:r>
    </w:p>
    <w:p w:rsidR="00580440" w:rsidRDefault="00580440" w:rsidP="008D7681">
      <w:pPr>
        <w:jc w:val="both"/>
        <w:rPr>
          <w:b/>
          <w:bCs/>
        </w:rPr>
      </w:pPr>
    </w:p>
    <w:p w:rsidR="00580440" w:rsidRDefault="00580440" w:rsidP="008D7681">
      <w:pPr>
        <w:jc w:val="both"/>
        <w:rPr>
          <w:b/>
          <w:bCs/>
        </w:rPr>
      </w:pPr>
    </w:p>
    <w:p w:rsidR="00580440" w:rsidRDefault="00580440" w:rsidP="0003392A">
      <w:pPr>
        <w:jc w:val="center"/>
        <w:rPr>
          <w:b/>
          <w:bCs/>
        </w:rPr>
      </w:pPr>
      <w:r>
        <w:rPr>
          <w:b/>
          <w:bCs/>
        </w:rPr>
        <w:t>Ответственность муниципальных служащих органов местного</w:t>
      </w:r>
    </w:p>
    <w:p w:rsidR="00580440" w:rsidRDefault="00580440" w:rsidP="0003392A">
      <w:pPr>
        <w:jc w:val="center"/>
        <w:rPr>
          <w:b/>
          <w:bCs/>
        </w:rPr>
      </w:pPr>
      <w:r>
        <w:rPr>
          <w:b/>
          <w:bCs/>
        </w:rPr>
        <w:t>самоуправления и иных должностных лиц за решения и действия</w:t>
      </w:r>
    </w:p>
    <w:p w:rsidR="00580440" w:rsidRDefault="00580440" w:rsidP="0003392A">
      <w:pPr>
        <w:jc w:val="center"/>
        <w:rPr>
          <w:b/>
          <w:bCs/>
        </w:rPr>
      </w:pPr>
      <w:r>
        <w:rPr>
          <w:b/>
          <w:bCs/>
        </w:rPr>
        <w:t>(бездействие), принимаемые (осуществляемые) в ходе предоставления</w:t>
      </w:r>
    </w:p>
    <w:p w:rsidR="00580440" w:rsidRDefault="00580440" w:rsidP="0003392A">
      <w:pPr>
        <w:jc w:val="center"/>
        <w:rPr>
          <w:b/>
          <w:bCs/>
        </w:rPr>
      </w:pPr>
      <w:r>
        <w:rPr>
          <w:b/>
          <w:bCs/>
        </w:rPr>
        <w:t>муниципальной услуги</w:t>
      </w:r>
    </w:p>
    <w:p w:rsidR="00580440" w:rsidRPr="0003392A" w:rsidRDefault="00580440" w:rsidP="008D7681">
      <w:pPr>
        <w:jc w:val="both"/>
      </w:pPr>
    </w:p>
    <w:p w:rsidR="00580440" w:rsidRDefault="00580440" w:rsidP="008D7681">
      <w:pPr>
        <w:jc w:val="both"/>
      </w:pPr>
      <w:r>
        <w:rPr>
          <w:b/>
          <w:bCs/>
        </w:rPr>
        <w:tab/>
      </w:r>
      <w:r>
        <w:t>150. По результатам проведённых проверок, в случае выявления нарушений соблюдения положений административного регламента, виновные должностные лица Администрации города Королёва Московской области несут персональную ответственность за решения и действия (бездействие), принимаемые в ходе предоставления муниципальной услуги.</w:t>
      </w:r>
    </w:p>
    <w:p w:rsidR="00580440" w:rsidRDefault="00580440" w:rsidP="008D7681">
      <w:pPr>
        <w:jc w:val="both"/>
      </w:pPr>
      <w:r>
        <w:tab/>
        <w:t>151. Персональная ответственность должностных лиц Администрации города Королёва Московской области закрепляется в должностных инструкциях в соответствии с требованиями законодательства Российской Федерации и законодательства Московской области.</w:t>
      </w:r>
    </w:p>
    <w:p w:rsidR="00580440" w:rsidRDefault="00580440" w:rsidP="008D7681">
      <w:pPr>
        <w:jc w:val="both"/>
      </w:pPr>
    </w:p>
    <w:p w:rsidR="00580440" w:rsidRDefault="00580440" w:rsidP="0003392A">
      <w:pPr>
        <w:jc w:val="center"/>
        <w:rPr>
          <w:b/>
          <w:bCs/>
        </w:rPr>
      </w:pPr>
      <w:r>
        <w:rPr>
          <w:b/>
          <w:bCs/>
        </w:rPr>
        <w:t>Положения, характеризующие требования к порядку и формам</w:t>
      </w:r>
    </w:p>
    <w:p w:rsidR="00580440" w:rsidRDefault="00580440" w:rsidP="0003392A">
      <w:pPr>
        <w:jc w:val="center"/>
        <w:rPr>
          <w:b/>
          <w:bCs/>
        </w:rPr>
      </w:pPr>
      <w:r>
        <w:rPr>
          <w:b/>
          <w:bCs/>
        </w:rPr>
        <w:t>контроля за предоставлением муниципальной услуги, в том числе</w:t>
      </w:r>
    </w:p>
    <w:p w:rsidR="00580440" w:rsidRPr="0003392A" w:rsidRDefault="00580440" w:rsidP="0003392A">
      <w:pPr>
        <w:jc w:val="center"/>
      </w:pPr>
      <w:r>
        <w:rPr>
          <w:b/>
          <w:bCs/>
        </w:rPr>
        <w:t>со стороны граждан, их объединений и организаций</w:t>
      </w:r>
    </w:p>
    <w:p w:rsidR="00580440" w:rsidRDefault="00580440" w:rsidP="008D7681">
      <w:pPr>
        <w:jc w:val="both"/>
        <w:rPr>
          <w:b/>
          <w:bCs/>
        </w:rPr>
      </w:pPr>
    </w:p>
    <w:p w:rsidR="00580440" w:rsidRDefault="00580440" w:rsidP="008D7681">
      <w:pPr>
        <w:jc w:val="both"/>
      </w:pPr>
      <w:r>
        <w:rPr>
          <w:b/>
          <w:bCs/>
        </w:rPr>
        <w:tab/>
      </w:r>
      <w:r>
        <w:t>152. Контроль за предоставлением муниципальной услуги, в том числе со стороны граждан, их объединений и организаций, осуществляется посредством публикации сведений о деятельности Администрации города Королёва Московской области, получения гражданами, их объединениями и организациями актуальной, полной и достоверной информации о порядке предоставления муниципальной услуги и обеспечения возможности досудебного (внесудебного) рассмотрения жалоб.</w:t>
      </w:r>
    </w:p>
    <w:p w:rsidR="00580440" w:rsidRDefault="00580440" w:rsidP="008D7681">
      <w:pPr>
        <w:jc w:val="both"/>
      </w:pPr>
    </w:p>
    <w:p w:rsidR="00580440" w:rsidRDefault="00580440" w:rsidP="009A47AA">
      <w:pPr>
        <w:jc w:val="center"/>
        <w:rPr>
          <w:b/>
          <w:bCs/>
        </w:rPr>
      </w:pPr>
      <w:r>
        <w:rPr>
          <w:b/>
          <w:bCs/>
          <w:lang w:val="en-US"/>
        </w:rPr>
        <w:t>V</w:t>
      </w:r>
      <w:r>
        <w:rPr>
          <w:b/>
          <w:bCs/>
        </w:rPr>
        <w:t>. Досудебный (внесудебный) порядок обжалования решений и (или)</w:t>
      </w:r>
    </w:p>
    <w:p w:rsidR="00580440" w:rsidRDefault="00580440" w:rsidP="009A47AA">
      <w:pPr>
        <w:jc w:val="center"/>
        <w:rPr>
          <w:b/>
          <w:bCs/>
        </w:rPr>
      </w:pPr>
      <w:r>
        <w:rPr>
          <w:b/>
          <w:bCs/>
        </w:rPr>
        <w:t>действий (бездействий) органа местного самоуправления,</w:t>
      </w:r>
    </w:p>
    <w:p w:rsidR="00580440" w:rsidRDefault="00580440" w:rsidP="009A47AA">
      <w:pPr>
        <w:jc w:val="center"/>
        <w:rPr>
          <w:b/>
          <w:bCs/>
        </w:rPr>
      </w:pPr>
      <w:r>
        <w:rPr>
          <w:b/>
          <w:bCs/>
        </w:rPr>
        <w:t>предоставляющего муниципальную услугу, а также его</w:t>
      </w:r>
    </w:p>
    <w:p w:rsidR="00580440" w:rsidRDefault="00580440" w:rsidP="009A47AA">
      <w:pPr>
        <w:jc w:val="center"/>
        <w:rPr>
          <w:b/>
          <w:bCs/>
        </w:rPr>
      </w:pPr>
      <w:r>
        <w:rPr>
          <w:b/>
          <w:bCs/>
        </w:rPr>
        <w:t>должностных лиц, муниципальных служащих</w:t>
      </w:r>
    </w:p>
    <w:p w:rsidR="00580440" w:rsidRDefault="00580440" w:rsidP="009A47AA">
      <w:pPr>
        <w:jc w:val="center"/>
        <w:rPr>
          <w:b/>
          <w:bCs/>
        </w:rPr>
      </w:pPr>
    </w:p>
    <w:p w:rsidR="00580440" w:rsidRDefault="00580440" w:rsidP="009A47AA">
      <w:pPr>
        <w:jc w:val="center"/>
        <w:rPr>
          <w:b/>
          <w:bCs/>
        </w:rPr>
      </w:pPr>
      <w:r>
        <w:rPr>
          <w:b/>
          <w:bCs/>
        </w:rPr>
        <w:t>Право заявителя подать жалобу на решение и (или) действия</w:t>
      </w:r>
    </w:p>
    <w:p w:rsidR="00580440" w:rsidRDefault="00580440" w:rsidP="009A47AA">
      <w:pPr>
        <w:jc w:val="center"/>
        <w:rPr>
          <w:b/>
          <w:bCs/>
        </w:rPr>
      </w:pPr>
      <w:r>
        <w:rPr>
          <w:b/>
          <w:bCs/>
        </w:rPr>
        <w:t>(бездействие) органа, предоставляющего муниципальную услугу,</w:t>
      </w:r>
    </w:p>
    <w:p w:rsidR="00580440" w:rsidRDefault="00580440" w:rsidP="009A47AA">
      <w:pPr>
        <w:jc w:val="center"/>
        <w:rPr>
          <w:b/>
          <w:bCs/>
        </w:rPr>
      </w:pPr>
      <w:r>
        <w:rPr>
          <w:b/>
          <w:bCs/>
        </w:rPr>
        <w:t>а также его должностных лиц, муниципальных служащих при</w:t>
      </w:r>
    </w:p>
    <w:p w:rsidR="00580440" w:rsidRPr="009A47AA" w:rsidRDefault="00580440" w:rsidP="009A47AA">
      <w:pPr>
        <w:jc w:val="center"/>
      </w:pPr>
      <w:r>
        <w:rPr>
          <w:b/>
          <w:bCs/>
        </w:rPr>
        <w:t>предоставлении муниципальной услуги</w:t>
      </w:r>
    </w:p>
    <w:p w:rsidR="00580440" w:rsidRDefault="00580440" w:rsidP="008D7681">
      <w:pPr>
        <w:jc w:val="both"/>
        <w:rPr>
          <w:b/>
          <w:bCs/>
        </w:rPr>
      </w:pPr>
    </w:p>
    <w:p w:rsidR="00580440" w:rsidRDefault="00580440" w:rsidP="008D7681">
      <w:pPr>
        <w:jc w:val="both"/>
      </w:pPr>
      <w:r>
        <w:rPr>
          <w:b/>
          <w:bCs/>
        </w:rPr>
        <w:tab/>
      </w:r>
      <w:r>
        <w:t>153. Заявители имеют право на обжалование действий или бездействия Администрации города Королёва Московской области, должностных лиц Администрации города Королёва Московской области, муниципальных служащих, а также принимаемых ими решений при предоставлении муниципальной услуги в досудебном (внесудебном) порядке.</w:t>
      </w:r>
    </w:p>
    <w:p w:rsidR="00580440" w:rsidRDefault="00580440" w:rsidP="008D7681">
      <w:pPr>
        <w:jc w:val="both"/>
      </w:pPr>
    </w:p>
    <w:p w:rsidR="00580440" w:rsidRDefault="00580440" w:rsidP="00AE45A8">
      <w:pPr>
        <w:jc w:val="center"/>
        <w:rPr>
          <w:b/>
          <w:bCs/>
        </w:rPr>
      </w:pPr>
      <w:r>
        <w:rPr>
          <w:b/>
          <w:bCs/>
        </w:rPr>
        <w:t>Предмет жалобы</w:t>
      </w:r>
    </w:p>
    <w:p w:rsidR="00580440" w:rsidRDefault="00580440" w:rsidP="008D7681">
      <w:pPr>
        <w:jc w:val="both"/>
        <w:rPr>
          <w:b/>
          <w:bCs/>
        </w:rPr>
      </w:pPr>
    </w:p>
    <w:p w:rsidR="00580440" w:rsidRDefault="00580440" w:rsidP="008D7681">
      <w:pPr>
        <w:jc w:val="both"/>
      </w:pPr>
      <w:r>
        <w:rPr>
          <w:b/>
          <w:bCs/>
        </w:rPr>
        <w:tab/>
      </w:r>
      <w:r>
        <w:t>154. Заявитель может обратиться с жалобой, в том числе в следующих случаях:</w:t>
      </w:r>
    </w:p>
    <w:p w:rsidR="00580440" w:rsidRDefault="00580440" w:rsidP="008D7681">
      <w:pPr>
        <w:jc w:val="both"/>
      </w:pPr>
      <w:r>
        <w:tab/>
        <w:t>1) нарушение срока регистрации запроса заявителя о предоставлении муниципальной услуги;</w:t>
      </w:r>
    </w:p>
    <w:p w:rsidR="00580440" w:rsidRDefault="00580440" w:rsidP="008D7681">
      <w:pPr>
        <w:jc w:val="both"/>
      </w:pPr>
      <w:r>
        <w:tab/>
        <w:t>2) нарушение срока предоставления муниципальной услуги;</w:t>
      </w:r>
    </w:p>
    <w:p w:rsidR="00580440" w:rsidRDefault="00580440" w:rsidP="008D7681">
      <w:pPr>
        <w:jc w:val="both"/>
      </w:pPr>
      <w:r>
        <w:tab/>
        <w:t>3) требование у заявителя документов, не предусмотренных нормативными правовыми актами Российской Федерации, нормативными правовыми актами Московской области, муниципальными правовыми актами для предоставления муниципальной услуги;</w:t>
      </w:r>
    </w:p>
    <w:p w:rsidR="00580440" w:rsidRDefault="00580440" w:rsidP="008D7681">
      <w:pPr>
        <w:jc w:val="both"/>
      </w:pPr>
      <w:r>
        <w:tab/>
        <w:t>4) отказ в приёме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муниципальными правовыми актами для предоставления муниципальной услуги, у заявителя;</w:t>
      </w:r>
    </w:p>
    <w:p w:rsidR="00580440" w:rsidRDefault="00580440" w:rsidP="008D7681">
      <w:pPr>
        <w:jc w:val="both"/>
      </w:pPr>
      <w:r>
        <w:tab/>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Московской области, муниципальными правовыми актами;</w:t>
      </w:r>
    </w:p>
    <w:p w:rsidR="00580440" w:rsidRDefault="00580440" w:rsidP="008D7681">
      <w:pPr>
        <w:jc w:val="both"/>
      </w:pPr>
      <w:r>
        <w:tab/>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Московской области, муниципальными правовыми актами;</w:t>
      </w:r>
    </w:p>
    <w:p w:rsidR="00580440" w:rsidRDefault="00580440" w:rsidP="008D7681">
      <w:pPr>
        <w:jc w:val="both"/>
      </w:pPr>
      <w:r>
        <w:tab/>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80440" w:rsidRDefault="00580440" w:rsidP="008D7681">
      <w:pPr>
        <w:jc w:val="both"/>
      </w:pPr>
    </w:p>
    <w:p w:rsidR="00580440" w:rsidRDefault="00580440" w:rsidP="009A47AA">
      <w:pPr>
        <w:jc w:val="center"/>
        <w:rPr>
          <w:b/>
          <w:bCs/>
        </w:rPr>
      </w:pPr>
      <w:r>
        <w:rPr>
          <w:b/>
          <w:bCs/>
        </w:rPr>
        <w:t>Органы местного самоуправления, уполномоченные на рассмотрение</w:t>
      </w:r>
    </w:p>
    <w:p w:rsidR="00580440" w:rsidRDefault="00580440" w:rsidP="009A47AA">
      <w:pPr>
        <w:jc w:val="center"/>
        <w:rPr>
          <w:b/>
          <w:bCs/>
        </w:rPr>
      </w:pPr>
      <w:r>
        <w:rPr>
          <w:b/>
          <w:bCs/>
        </w:rPr>
        <w:t>жалобы и должностные лица, которым может быть направлена жалоба</w:t>
      </w:r>
    </w:p>
    <w:p w:rsidR="00580440" w:rsidRDefault="00580440" w:rsidP="008D7681">
      <w:pPr>
        <w:jc w:val="both"/>
        <w:rPr>
          <w:b/>
          <w:bCs/>
        </w:rPr>
      </w:pPr>
    </w:p>
    <w:p w:rsidR="00580440" w:rsidRDefault="00580440" w:rsidP="008D7681">
      <w:pPr>
        <w:jc w:val="both"/>
      </w:pPr>
      <w:r>
        <w:rPr>
          <w:b/>
          <w:bCs/>
        </w:rPr>
        <w:tab/>
      </w:r>
      <w:r>
        <w:t>155. Заявитель вправе обжаловать действия (бездействие) должностных лиц:</w:t>
      </w:r>
    </w:p>
    <w:p w:rsidR="00580440" w:rsidRDefault="00580440" w:rsidP="008D7681">
      <w:pPr>
        <w:jc w:val="both"/>
      </w:pPr>
      <w:r>
        <w:tab/>
        <w:t>1) руководителю Администрации города Королёва Московской области;</w:t>
      </w:r>
    </w:p>
    <w:p w:rsidR="00580440" w:rsidRDefault="00580440" w:rsidP="008D7681">
      <w:pPr>
        <w:jc w:val="both"/>
      </w:pPr>
      <w:r>
        <w:tab/>
        <w:t>2) заместителю руководителя Администрации города Королёва Московской области, курирующему деятельность архивного отдела Администрации города Королёва Московской области;</w:t>
      </w:r>
    </w:p>
    <w:p w:rsidR="00580440" w:rsidRDefault="00580440" w:rsidP="008D7681">
      <w:pPr>
        <w:jc w:val="both"/>
      </w:pPr>
      <w:r>
        <w:tab/>
        <w:t>3) начальнику архивного отдела Администрации города Королёва Московской области.</w:t>
      </w:r>
    </w:p>
    <w:p w:rsidR="00580440" w:rsidRDefault="00580440" w:rsidP="008D7681">
      <w:pPr>
        <w:jc w:val="both"/>
      </w:pPr>
    </w:p>
    <w:p w:rsidR="00580440" w:rsidRPr="009A47AA" w:rsidRDefault="00580440" w:rsidP="009A47AA">
      <w:pPr>
        <w:jc w:val="center"/>
      </w:pPr>
      <w:r w:rsidRPr="009A47AA">
        <w:rPr>
          <w:b/>
          <w:bCs/>
        </w:rPr>
        <w:t>Порядок подачи и рассмотрения жалобы</w:t>
      </w:r>
    </w:p>
    <w:p w:rsidR="00580440" w:rsidRDefault="00580440" w:rsidP="008D7681">
      <w:pPr>
        <w:jc w:val="both"/>
      </w:pPr>
    </w:p>
    <w:p w:rsidR="00580440" w:rsidRDefault="00580440" w:rsidP="008D7681">
      <w:pPr>
        <w:jc w:val="both"/>
      </w:pPr>
      <w:r>
        <w:tab/>
        <w:t>156. Жалоба подаётся в орган, предоставляющий муниципальную услугу. Жалобы на решения, принятые руководителем Администрации города Королёва Московской области, подаются в вышестоящий орган (при его наличии) либо, в случае его отсутствия, рассматриваются непосредственно руководителем Администрации города Королёва Московской области, предоставляющего муниципальную услугу.</w:t>
      </w:r>
    </w:p>
    <w:p w:rsidR="00580440" w:rsidRDefault="00580440" w:rsidP="008D7681">
      <w:pPr>
        <w:jc w:val="both"/>
      </w:pPr>
      <w:r>
        <w:tab/>
        <w:t>157. Жалоба может быть направлена в Администрацию города Королёва Московской области по почте, через многофункциональный центр, по электронной почте, через официальный сайт органа, предоставляющего муниципальную услугу, посредством Единого портала государственных и муниципальных услуг, Портала государственных и муниципальных услуг Московской области, а также может быть принята при личном приёме заявителя.</w:t>
      </w:r>
    </w:p>
    <w:p w:rsidR="00580440" w:rsidRDefault="00580440" w:rsidP="008D7681">
      <w:pPr>
        <w:jc w:val="both"/>
      </w:pPr>
      <w:r>
        <w:tab/>
        <w:t>158. Жалоба должна содержать:</w:t>
      </w:r>
    </w:p>
    <w:p w:rsidR="00580440" w:rsidRDefault="00580440" w:rsidP="008D7681">
      <w:pPr>
        <w:jc w:val="both"/>
      </w:pPr>
      <w:r>
        <w:tab/>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580440" w:rsidRDefault="00580440" w:rsidP="008D7681">
      <w:pPr>
        <w:jc w:val="both"/>
      </w:pPr>
      <w:r>
        <w:tab/>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80440" w:rsidRDefault="00580440" w:rsidP="008D7681">
      <w:pPr>
        <w:jc w:val="both"/>
      </w:pPr>
      <w:r>
        <w:tab/>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муниципального служащего;</w:t>
      </w:r>
    </w:p>
    <w:p w:rsidR="00580440" w:rsidRDefault="00580440" w:rsidP="008D7681">
      <w:pPr>
        <w:jc w:val="both"/>
      </w:pPr>
      <w:r>
        <w:tab/>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580440" w:rsidRDefault="00580440" w:rsidP="008D7681">
      <w:pPr>
        <w:jc w:val="both"/>
      </w:pPr>
      <w:r>
        <w:tab/>
        <w:t xml:space="preserve">159. В случае необходимости в подтверждение своих доводов заявитель прилагает к письменному обращению (жалобе) документы и материалы либо их копии. </w:t>
      </w:r>
    </w:p>
    <w:p w:rsidR="00580440" w:rsidRDefault="00580440" w:rsidP="008D7681">
      <w:pPr>
        <w:jc w:val="both"/>
      </w:pPr>
    </w:p>
    <w:p w:rsidR="00580440" w:rsidRPr="007770CC" w:rsidRDefault="00580440" w:rsidP="007770CC">
      <w:pPr>
        <w:jc w:val="center"/>
      </w:pPr>
      <w:r>
        <w:rPr>
          <w:b/>
          <w:bCs/>
        </w:rPr>
        <w:t>Сроки рассмотрения жалобы</w:t>
      </w:r>
    </w:p>
    <w:p w:rsidR="00580440" w:rsidRDefault="00580440" w:rsidP="008D7681">
      <w:pPr>
        <w:jc w:val="both"/>
        <w:rPr>
          <w:b/>
          <w:bCs/>
        </w:rPr>
      </w:pPr>
    </w:p>
    <w:p w:rsidR="00580440" w:rsidRDefault="00580440" w:rsidP="008D7681">
      <w:pPr>
        <w:jc w:val="both"/>
      </w:pPr>
      <w:r>
        <w:rPr>
          <w:b/>
          <w:bCs/>
        </w:rPr>
        <w:tab/>
      </w:r>
      <w:r>
        <w:t>160. Жалоба, поступившая в Администрацию города Королёва Московской области, подлежит регистрации не позднее следующего рабочего дня со дня её поступления.</w:t>
      </w:r>
    </w:p>
    <w:p w:rsidR="00580440" w:rsidRDefault="00580440" w:rsidP="008D7681">
      <w:pPr>
        <w:jc w:val="both"/>
      </w:pPr>
      <w:r>
        <w:tab/>
        <w:t>161. Жалоба, поступившая в Администрацию города Королёва Московской области, подлежит рассмотрению должностным лицом, наделённым полномочиями по рассмотрению жалобы, в течение 15 рабочих дней со дня её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её регистрации.</w:t>
      </w:r>
    </w:p>
    <w:p w:rsidR="00580440" w:rsidRDefault="00580440" w:rsidP="008D7681">
      <w:pPr>
        <w:jc w:val="both"/>
      </w:pPr>
      <w:r>
        <w:tab/>
        <w:t>Внесение изменений в результат предоставления муниципальной услуги в целях исправления допущенных опечаток и ошибок осуществляется Администрацией города Королёва Московской области в срок не более 5 рабочих дней.</w:t>
      </w:r>
    </w:p>
    <w:p w:rsidR="00580440" w:rsidRDefault="00580440" w:rsidP="008D7681">
      <w:pPr>
        <w:jc w:val="both"/>
      </w:pPr>
    </w:p>
    <w:p w:rsidR="00580440" w:rsidRDefault="00580440" w:rsidP="007770CC">
      <w:pPr>
        <w:jc w:val="center"/>
        <w:rPr>
          <w:b/>
          <w:bCs/>
        </w:rPr>
      </w:pPr>
      <w:r>
        <w:rPr>
          <w:b/>
          <w:bCs/>
        </w:rPr>
        <w:t>Исчерпывающий перечень оснований для отказа в рассмотрении   жалобы (претензии) либо приостановления её рассмотрения</w:t>
      </w:r>
    </w:p>
    <w:p w:rsidR="00580440" w:rsidRDefault="00580440" w:rsidP="008D7681">
      <w:pPr>
        <w:jc w:val="both"/>
        <w:rPr>
          <w:b/>
          <w:bCs/>
        </w:rPr>
      </w:pPr>
    </w:p>
    <w:p w:rsidR="00580440" w:rsidRDefault="00580440" w:rsidP="008D7681">
      <w:pPr>
        <w:jc w:val="both"/>
      </w:pPr>
      <w:r>
        <w:rPr>
          <w:b/>
          <w:bCs/>
        </w:rPr>
        <w:tab/>
      </w:r>
      <w:r>
        <w:t>162. Уполномоченный на рассмотрение жалобы орган отказывает в удовлетворении жалобы в следующих случаях:</w:t>
      </w:r>
    </w:p>
    <w:p w:rsidR="00580440" w:rsidRDefault="00580440" w:rsidP="008D7681">
      <w:pPr>
        <w:jc w:val="both"/>
      </w:pPr>
      <w:r>
        <w:tab/>
        <w:t>наличие вступившего в законную силу решения суда, арбитражного суда по жалобе о том же предмете и по тем же основаниям;</w:t>
      </w:r>
    </w:p>
    <w:p w:rsidR="00580440" w:rsidRDefault="00580440" w:rsidP="008D7681">
      <w:pPr>
        <w:jc w:val="both"/>
      </w:pPr>
      <w:r>
        <w:tab/>
        <w:t>подача жалобы лицом, полномочия которого не подтверждены в порядке, установленном законодательством Российской Федерации;</w:t>
      </w:r>
    </w:p>
    <w:p w:rsidR="00580440" w:rsidRDefault="00580440" w:rsidP="008D7681">
      <w:pPr>
        <w:jc w:val="both"/>
      </w:pPr>
      <w:r>
        <w:tab/>
        <w:t xml:space="preserve">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  </w:t>
      </w:r>
    </w:p>
    <w:p w:rsidR="00580440" w:rsidRDefault="00580440" w:rsidP="008D7681">
      <w:pPr>
        <w:jc w:val="both"/>
      </w:pPr>
      <w:r>
        <w:tab/>
        <w:t>163. Уполномоченный на рассмотрение жалобы орган вправе оставить жалобу без ответа в следующих случаях:</w:t>
      </w:r>
    </w:p>
    <w:p w:rsidR="00580440" w:rsidRDefault="00580440" w:rsidP="008D7681">
      <w:pPr>
        <w:jc w:val="both"/>
      </w:pPr>
      <w:r>
        <w:tab/>
        <w:t>наличие в жалобе нецензурных либо оскорбительных выражений, угроз жизни, здоровью и имуществу должностного лица, а также членов его семьи;</w:t>
      </w:r>
    </w:p>
    <w:p w:rsidR="00580440" w:rsidRDefault="00580440" w:rsidP="008D7681">
      <w:pPr>
        <w:jc w:val="both"/>
      </w:pPr>
      <w:r>
        <w:tab/>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580440" w:rsidRDefault="00580440" w:rsidP="008D7681">
      <w:pPr>
        <w:jc w:val="both"/>
      </w:pPr>
      <w:r>
        <w:tab/>
        <w:t>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w:t>
      </w:r>
    </w:p>
    <w:p w:rsidR="00580440" w:rsidRDefault="00580440" w:rsidP="008D7681">
      <w:pPr>
        <w:jc w:val="both"/>
      </w:pPr>
      <w:r>
        <w:tab/>
        <w:t>если жалоба подана заявителем в орган, в компетенцию которого не входит принятие решения по жалобе. В этом случае в течение 3 рабочих дней со дня её регистрации указанный орган направляет жалобу в уполномоченный на её рассмотрение орган и в письменной форме информирует заявителя о перенаправлении жалобы;</w:t>
      </w:r>
    </w:p>
    <w:p w:rsidR="00580440" w:rsidRDefault="00580440" w:rsidP="008D7681">
      <w:pPr>
        <w:jc w:val="both"/>
      </w:pPr>
      <w:r>
        <w:tab/>
        <w:t>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начальник архивного отдела Администрации города Королёва Московской области,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архивный отдел Администрации города Королёва Московской области или одному и тому же должностному лицу. О данном решении уведомляется заявитель, направивший обращение;</w:t>
      </w:r>
    </w:p>
    <w:p w:rsidR="00580440" w:rsidRDefault="00580440" w:rsidP="008D7681">
      <w:pPr>
        <w:jc w:val="both"/>
      </w:pPr>
      <w:r>
        <w:tab/>
        <w:t>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нём вопроса в связи с недопустимостью разглашения указанных сведений.</w:t>
      </w:r>
    </w:p>
    <w:p w:rsidR="00580440" w:rsidRDefault="00580440" w:rsidP="008D7681">
      <w:pPr>
        <w:jc w:val="both"/>
      </w:pPr>
    </w:p>
    <w:p w:rsidR="00580440" w:rsidRDefault="00580440" w:rsidP="007770CC">
      <w:pPr>
        <w:ind w:firstLine="708"/>
        <w:jc w:val="center"/>
        <w:rPr>
          <w:b/>
          <w:bCs/>
        </w:rPr>
      </w:pPr>
      <w:r>
        <w:rPr>
          <w:b/>
          <w:bCs/>
        </w:rPr>
        <w:t>Результат рассмотрения жалобы</w:t>
      </w:r>
    </w:p>
    <w:p w:rsidR="00580440" w:rsidRDefault="00580440" w:rsidP="008D7681">
      <w:pPr>
        <w:jc w:val="both"/>
      </w:pPr>
    </w:p>
    <w:p w:rsidR="00580440" w:rsidRDefault="00580440" w:rsidP="008D7681">
      <w:pPr>
        <w:jc w:val="both"/>
      </w:pPr>
      <w:r>
        <w:t xml:space="preserve"> </w:t>
      </w:r>
      <w:r>
        <w:tab/>
        <w:t>164. По результатам рассмотрения обращения (жалобы) Администрация города Королёва Московской области принимает одно из следующих решений:</w:t>
      </w:r>
    </w:p>
    <w:p w:rsidR="00580440" w:rsidRDefault="00580440" w:rsidP="008D7681">
      <w:pPr>
        <w:jc w:val="both"/>
      </w:pPr>
      <w:r>
        <w:tab/>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 муниципальными правовыми актами, а также в иных формах;</w:t>
      </w:r>
    </w:p>
    <w:p w:rsidR="00580440" w:rsidRDefault="00580440" w:rsidP="008D7681">
      <w:pPr>
        <w:jc w:val="both"/>
      </w:pPr>
      <w:r>
        <w:tab/>
        <w:t>2) отказывает в удовлетворении жалобы.</w:t>
      </w:r>
    </w:p>
    <w:p w:rsidR="00580440" w:rsidRDefault="00580440" w:rsidP="008D7681">
      <w:pPr>
        <w:jc w:val="both"/>
      </w:pPr>
    </w:p>
    <w:p w:rsidR="00580440" w:rsidRDefault="00580440" w:rsidP="00BD4647">
      <w:pPr>
        <w:jc w:val="center"/>
        <w:rPr>
          <w:b/>
          <w:bCs/>
        </w:rPr>
      </w:pPr>
      <w:r>
        <w:rPr>
          <w:b/>
          <w:bCs/>
        </w:rPr>
        <w:t>Порядок информирования заявителя о результатах рассмотрения</w:t>
      </w:r>
    </w:p>
    <w:p w:rsidR="00580440" w:rsidRDefault="00580440" w:rsidP="00BD4647">
      <w:pPr>
        <w:jc w:val="center"/>
        <w:rPr>
          <w:b/>
          <w:bCs/>
        </w:rPr>
      </w:pPr>
      <w:r>
        <w:rPr>
          <w:b/>
          <w:bCs/>
        </w:rPr>
        <w:t>жалобы</w:t>
      </w:r>
    </w:p>
    <w:p w:rsidR="00580440" w:rsidRPr="00BD4647" w:rsidRDefault="00580440" w:rsidP="008D7681">
      <w:pPr>
        <w:jc w:val="both"/>
      </w:pPr>
    </w:p>
    <w:p w:rsidR="00580440" w:rsidRDefault="00580440" w:rsidP="008D7681">
      <w:pPr>
        <w:jc w:val="both"/>
      </w:pPr>
      <w:r>
        <w:tab/>
        <w:t>165. Не позднее дня, следующего за днём принятия решения, заявителю в письменной или электронной форме направляется мотивированный ответ о результатах рассмотрения жалобы.</w:t>
      </w:r>
    </w:p>
    <w:p w:rsidR="00580440" w:rsidRDefault="00580440" w:rsidP="008D7681">
      <w:pPr>
        <w:jc w:val="both"/>
      </w:pPr>
    </w:p>
    <w:p w:rsidR="00580440" w:rsidRDefault="00580440" w:rsidP="00BD4647">
      <w:pPr>
        <w:jc w:val="center"/>
        <w:rPr>
          <w:b/>
          <w:bCs/>
        </w:rPr>
      </w:pPr>
      <w:r>
        <w:rPr>
          <w:b/>
          <w:bCs/>
        </w:rPr>
        <w:t>Право заявителя на получение информации и документов,</w:t>
      </w:r>
    </w:p>
    <w:p w:rsidR="00580440" w:rsidRDefault="00580440" w:rsidP="00BD4647">
      <w:pPr>
        <w:jc w:val="center"/>
        <w:rPr>
          <w:b/>
          <w:bCs/>
        </w:rPr>
      </w:pPr>
      <w:r>
        <w:rPr>
          <w:b/>
          <w:bCs/>
        </w:rPr>
        <w:t>необходимых для обоснования и рассмотрения жалобы</w:t>
      </w:r>
    </w:p>
    <w:p w:rsidR="00580440" w:rsidRDefault="00580440" w:rsidP="008D7681">
      <w:pPr>
        <w:jc w:val="both"/>
        <w:rPr>
          <w:b/>
          <w:bCs/>
        </w:rPr>
      </w:pPr>
    </w:p>
    <w:p w:rsidR="00580440" w:rsidRDefault="00580440" w:rsidP="008D7681">
      <w:pPr>
        <w:jc w:val="both"/>
      </w:pPr>
      <w:r>
        <w:tab/>
        <w:t>166. Заявитель имеет право на получение исчерпывающей информации и документов, необходимых для обоснования и рассмотрения жалобы.</w:t>
      </w:r>
    </w:p>
    <w:p w:rsidR="00580440" w:rsidRDefault="00580440" w:rsidP="008D7681">
      <w:pPr>
        <w:jc w:val="both"/>
      </w:pPr>
      <w:r>
        <w:tab/>
        <w:t>167. Информация и документы, необходимые для обоснования и рассмотрения жалобы, размещаются в Администрации города Королёва Московской области и многофункциональных центрах, на официальной сайте Администрации города Королёва Московской области и многофункциональных центров, на Едином портале государственных и муниципальных услуг, Портале государственных и муниципальных услуг Московской области, а также может быть сообщена заявителю в устной и/или письменной форме.</w:t>
      </w:r>
    </w:p>
    <w:p w:rsidR="00580440" w:rsidRDefault="00580440" w:rsidP="008D7681">
      <w:pPr>
        <w:jc w:val="both"/>
      </w:pPr>
    </w:p>
    <w:p w:rsidR="00580440" w:rsidRPr="00BD4647" w:rsidRDefault="00580440" w:rsidP="00BD4647">
      <w:pPr>
        <w:jc w:val="center"/>
      </w:pPr>
      <w:r>
        <w:rPr>
          <w:b/>
          <w:bCs/>
        </w:rPr>
        <w:t>Порядок обжалования решения по жалобе</w:t>
      </w:r>
    </w:p>
    <w:p w:rsidR="00580440" w:rsidRDefault="00580440" w:rsidP="008D7681">
      <w:pPr>
        <w:jc w:val="both"/>
        <w:rPr>
          <w:b/>
          <w:bCs/>
        </w:rPr>
      </w:pPr>
    </w:p>
    <w:p w:rsidR="00580440" w:rsidRDefault="00580440" w:rsidP="008D7681">
      <w:pPr>
        <w:jc w:val="both"/>
      </w:pPr>
      <w:r>
        <w:rPr>
          <w:b/>
          <w:bCs/>
        </w:rPr>
        <w:tab/>
      </w:r>
      <w:r>
        <w:t>168. Заявитель вправе обжаловать решение по жалобе вышестоящим должностным лицам.</w:t>
      </w:r>
    </w:p>
    <w:p w:rsidR="00580440" w:rsidRDefault="00580440" w:rsidP="008D7681">
      <w:pPr>
        <w:jc w:val="both"/>
      </w:pPr>
      <w:r>
        <w:tab/>
        <w:t>169. В случае установления в ходе или по результатам рассмотрения жалобы признаков состава административного правонарушения или преступления, Администрация города Королёва Московской области в установленном порядке незамедлительно направляет имеющиеся материалы в органы прокуратуры.</w:t>
      </w:r>
    </w:p>
    <w:p w:rsidR="00580440" w:rsidRDefault="00580440" w:rsidP="008D7681">
      <w:pPr>
        <w:jc w:val="both"/>
      </w:pPr>
      <w:r>
        <w:tab/>
        <w:t>170. 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w:t>
      </w:r>
    </w:p>
    <w:p w:rsidR="00580440" w:rsidRDefault="00580440" w:rsidP="008D7681">
      <w:pPr>
        <w:jc w:val="both"/>
      </w:pPr>
      <w:r>
        <w:tab/>
        <w:t>171. При подаче жалобы заявитель вправе получить следующую информацию:</w:t>
      </w:r>
    </w:p>
    <w:p w:rsidR="00580440" w:rsidRDefault="00580440" w:rsidP="008D7681">
      <w:pPr>
        <w:jc w:val="both"/>
      </w:pPr>
      <w:r>
        <w:tab/>
        <w:t>местонахождение архивного отдела Администрации города Королёва Московской области;</w:t>
      </w:r>
    </w:p>
    <w:p w:rsidR="00580440" w:rsidRDefault="00580440" w:rsidP="008D7681">
      <w:pPr>
        <w:jc w:val="both"/>
      </w:pPr>
      <w:r>
        <w:tab/>
        <w:t>перечень номеров телефонов для получения сведений о прохождении процедур по рассмотрению жалобы;</w:t>
      </w:r>
    </w:p>
    <w:p w:rsidR="00580440" w:rsidRDefault="00580440" w:rsidP="008D7681">
      <w:pPr>
        <w:jc w:val="both"/>
      </w:pPr>
      <w:r>
        <w:tab/>
        <w:t>местонахождение органов местного самоуправления, фамилии, имена, отчества (последнее - при наличии) и должности их руководителей, а также должностных лиц, которым может быть направлена жалоба.</w:t>
      </w:r>
    </w:p>
    <w:p w:rsidR="00580440" w:rsidRDefault="00580440" w:rsidP="008D7681">
      <w:pPr>
        <w:jc w:val="both"/>
      </w:pPr>
      <w:r>
        <w:tab/>
        <w:t xml:space="preserve">172. При подаче жалобы заинтересованное лицо вправе получить в </w:t>
      </w:r>
      <w:r w:rsidRPr="00095935">
        <w:t xml:space="preserve"> </w:t>
      </w:r>
      <w:r>
        <w:t>Администрации города Королёва Московской области копии документов, подтверждающих обжалуемое действие (бездействие), решение должностного лица.</w:t>
      </w:r>
    </w:p>
    <w:p w:rsidR="00580440" w:rsidRDefault="00580440" w:rsidP="008D7681">
      <w:pPr>
        <w:jc w:val="both"/>
      </w:pPr>
    </w:p>
    <w:p w:rsidR="00580440" w:rsidRDefault="00580440" w:rsidP="00BD4647">
      <w:pPr>
        <w:jc w:val="center"/>
        <w:rPr>
          <w:b/>
          <w:bCs/>
        </w:rPr>
      </w:pPr>
      <w:r>
        <w:rPr>
          <w:b/>
          <w:bCs/>
        </w:rPr>
        <w:t>Способы информирования заявителей о порядке подачи</w:t>
      </w:r>
    </w:p>
    <w:p w:rsidR="00580440" w:rsidRDefault="00580440" w:rsidP="00BD4647">
      <w:pPr>
        <w:jc w:val="center"/>
        <w:rPr>
          <w:b/>
          <w:bCs/>
        </w:rPr>
      </w:pPr>
      <w:r>
        <w:rPr>
          <w:b/>
          <w:bCs/>
        </w:rPr>
        <w:t>и рассмотрения жалобы</w:t>
      </w:r>
    </w:p>
    <w:p w:rsidR="00580440" w:rsidRPr="00BD4647" w:rsidRDefault="00580440" w:rsidP="008D7681">
      <w:pPr>
        <w:jc w:val="both"/>
      </w:pPr>
    </w:p>
    <w:p w:rsidR="00580440" w:rsidRDefault="00580440" w:rsidP="008D7681">
      <w:pPr>
        <w:jc w:val="both"/>
      </w:pPr>
      <w:r>
        <w:rPr>
          <w:b/>
          <w:bCs/>
        </w:rPr>
        <w:tab/>
      </w:r>
      <w:r>
        <w:t>173. Информирование заявителей о порядке подачи и рассмотрения жалобы на решения и действия (бездействие) Администрации города Королёва Московской области, должностных лиц Администрации города Королёва Московской области, муниципальных служащих, осуществляется посредством размещения информации на стендах в местах предоставления муниципальной услуги в Администрации города Королёва Московской области и многофункциональном центре, на официальном сайте Администрации города Королёва и многофункционального центра, на Едином портале государственных и муниципальных услуг и Портале государственных и муниципальных услуг Московской области, а также может быть сообщена заявителю в устной и (или) письменной форме.</w:t>
      </w: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8D7681">
      <w:pPr>
        <w:jc w:val="both"/>
      </w:pPr>
    </w:p>
    <w:p w:rsidR="00580440" w:rsidRDefault="00580440" w:rsidP="008D7681">
      <w:pPr>
        <w:jc w:val="both"/>
      </w:pPr>
    </w:p>
    <w:sectPr w:rsidR="00580440" w:rsidSect="00152CC5">
      <w:headerReference w:type="default" r:id="rId8"/>
      <w:pgSz w:w="11906" w:h="16838"/>
      <w:pgMar w:top="1134" w:right="567"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0440" w:rsidRDefault="00580440">
      <w:r>
        <w:separator/>
      </w:r>
    </w:p>
  </w:endnote>
  <w:endnote w:type="continuationSeparator" w:id="1">
    <w:p w:rsidR="00580440" w:rsidRDefault="0058044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0440" w:rsidRDefault="00580440">
      <w:r>
        <w:separator/>
      </w:r>
    </w:p>
  </w:footnote>
  <w:footnote w:type="continuationSeparator" w:id="1">
    <w:p w:rsidR="00580440" w:rsidRDefault="005804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440" w:rsidRDefault="00580440" w:rsidP="005622EB">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rsidR="00580440" w:rsidRDefault="0058044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AF37A2"/>
    <w:multiLevelType w:val="hybridMultilevel"/>
    <w:tmpl w:val="4704CE6A"/>
    <w:lvl w:ilvl="0" w:tplc="3F16B7AE">
      <w:start w:val="1"/>
      <w:numFmt w:val="decimal"/>
      <w:lvlText w:val="%1."/>
      <w:lvlJc w:val="left"/>
      <w:pPr>
        <w:tabs>
          <w:tab w:val="num" w:pos="3720"/>
        </w:tabs>
        <w:ind w:left="3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0679"/>
    <w:rsid w:val="00002C02"/>
    <w:rsid w:val="000067DB"/>
    <w:rsid w:val="00023660"/>
    <w:rsid w:val="0003392A"/>
    <w:rsid w:val="00091FFA"/>
    <w:rsid w:val="00095935"/>
    <w:rsid w:val="000A2924"/>
    <w:rsid w:val="000A6C72"/>
    <w:rsid w:val="000C0CC7"/>
    <w:rsid w:val="000D7D9A"/>
    <w:rsid w:val="00105674"/>
    <w:rsid w:val="00105FFF"/>
    <w:rsid w:val="001213A0"/>
    <w:rsid w:val="00124BFF"/>
    <w:rsid w:val="00143208"/>
    <w:rsid w:val="00152772"/>
    <w:rsid w:val="00152CC5"/>
    <w:rsid w:val="00163537"/>
    <w:rsid w:val="001D391A"/>
    <w:rsid w:val="001D581A"/>
    <w:rsid w:val="00215BC8"/>
    <w:rsid w:val="00226EDC"/>
    <w:rsid w:val="0023346C"/>
    <w:rsid w:val="00241D9F"/>
    <w:rsid w:val="002451C4"/>
    <w:rsid w:val="002477C0"/>
    <w:rsid w:val="00252AD6"/>
    <w:rsid w:val="00260679"/>
    <w:rsid w:val="002636FB"/>
    <w:rsid w:val="00283AF1"/>
    <w:rsid w:val="002B5576"/>
    <w:rsid w:val="002C21F7"/>
    <w:rsid w:val="002D27C4"/>
    <w:rsid w:val="002D5D3E"/>
    <w:rsid w:val="00324622"/>
    <w:rsid w:val="00327E43"/>
    <w:rsid w:val="00357C85"/>
    <w:rsid w:val="003638C0"/>
    <w:rsid w:val="00366D2C"/>
    <w:rsid w:val="003C3FD1"/>
    <w:rsid w:val="00420698"/>
    <w:rsid w:val="004263B0"/>
    <w:rsid w:val="00463B06"/>
    <w:rsid w:val="0046739E"/>
    <w:rsid w:val="00475F1E"/>
    <w:rsid w:val="00481554"/>
    <w:rsid w:val="004A03F3"/>
    <w:rsid w:val="004B18B4"/>
    <w:rsid w:val="004E504A"/>
    <w:rsid w:val="004F6E56"/>
    <w:rsid w:val="00504E17"/>
    <w:rsid w:val="00506FB5"/>
    <w:rsid w:val="005122E5"/>
    <w:rsid w:val="00514AAB"/>
    <w:rsid w:val="005164E7"/>
    <w:rsid w:val="00537950"/>
    <w:rsid w:val="005622EB"/>
    <w:rsid w:val="00571A9E"/>
    <w:rsid w:val="00580440"/>
    <w:rsid w:val="005806C2"/>
    <w:rsid w:val="00584317"/>
    <w:rsid w:val="005948E2"/>
    <w:rsid w:val="005A67EB"/>
    <w:rsid w:val="005B4E32"/>
    <w:rsid w:val="005C62B3"/>
    <w:rsid w:val="005D1E37"/>
    <w:rsid w:val="005D2163"/>
    <w:rsid w:val="006009F9"/>
    <w:rsid w:val="00614442"/>
    <w:rsid w:val="0061759E"/>
    <w:rsid w:val="0064488D"/>
    <w:rsid w:val="00696B49"/>
    <w:rsid w:val="006E2837"/>
    <w:rsid w:val="006E3B57"/>
    <w:rsid w:val="00715FD1"/>
    <w:rsid w:val="00745E27"/>
    <w:rsid w:val="00760C7E"/>
    <w:rsid w:val="00775061"/>
    <w:rsid w:val="007770CC"/>
    <w:rsid w:val="0078521F"/>
    <w:rsid w:val="007874B4"/>
    <w:rsid w:val="00796EAB"/>
    <w:rsid w:val="007B76D4"/>
    <w:rsid w:val="007E0772"/>
    <w:rsid w:val="007E7BC0"/>
    <w:rsid w:val="007F0433"/>
    <w:rsid w:val="007F59A9"/>
    <w:rsid w:val="008140E3"/>
    <w:rsid w:val="008324FC"/>
    <w:rsid w:val="0084760D"/>
    <w:rsid w:val="008762AD"/>
    <w:rsid w:val="008933BA"/>
    <w:rsid w:val="008B349E"/>
    <w:rsid w:val="008C4AA9"/>
    <w:rsid w:val="008D7681"/>
    <w:rsid w:val="008E1EDC"/>
    <w:rsid w:val="008E7907"/>
    <w:rsid w:val="008F53F5"/>
    <w:rsid w:val="009171C1"/>
    <w:rsid w:val="00923F8F"/>
    <w:rsid w:val="00930A49"/>
    <w:rsid w:val="00935EA4"/>
    <w:rsid w:val="00952805"/>
    <w:rsid w:val="00991B1D"/>
    <w:rsid w:val="00995786"/>
    <w:rsid w:val="009A42B3"/>
    <w:rsid w:val="009A47AA"/>
    <w:rsid w:val="009A549B"/>
    <w:rsid w:val="009A781B"/>
    <w:rsid w:val="009C2C2B"/>
    <w:rsid w:val="009D6196"/>
    <w:rsid w:val="009D7017"/>
    <w:rsid w:val="009D77D3"/>
    <w:rsid w:val="009E1AFF"/>
    <w:rsid w:val="00A04FB8"/>
    <w:rsid w:val="00A10582"/>
    <w:rsid w:val="00A1487C"/>
    <w:rsid w:val="00A40E65"/>
    <w:rsid w:val="00AC22DA"/>
    <w:rsid w:val="00AE1178"/>
    <w:rsid w:val="00AE45A8"/>
    <w:rsid w:val="00AF7C07"/>
    <w:rsid w:val="00B15CFA"/>
    <w:rsid w:val="00B420C3"/>
    <w:rsid w:val="00B60990"/>
    <w:rsid w:val="00B61BAD"/>
    <w:rsid w:val="00B7446E"/>
    <w:rsid w:val="00B95BD5"/>
    <w:rsid w:val="00BD4647"/>
    <w:rsid w:val="00BF45B2"/>
    <w:rsid w:val="00C216C5"/>
    <w:rsid w:val="00C60F88"/>
    <w:rsid w:val="00C86F56"/>
    <w:rsid w:val="00CA1294"/>
    <w:rsid w:val="00CA6908"/>
    <w:rsid w:val="00CE4CA8"/>
    <w:rsid w:val="00CE5F22"/>
    <w:rsid w:val="00CF058C"/>
    <w:rsid w:val="00CF1EF7"/>
    <w:rsid w:val="00D01336"/>
    <w:rsid w:val="00D032CB"/>
    <w:rsid w:val="00D10125"/>
    <w:rsid w:val="00D2418A"/>
    <w:rsid w:val="00D264CC"/>
    <w:rsid w:val="00D27035"/>
    <w:rsid w:val="00D35583"/>
    <w:rsid w:val="00D40A3C"/>
    <w:rsid w:val="00D414F6"/>
    <w:rsid w:val="00D652E8"/>
    <w:rsid w:val="00D75C9E"/>
    <w:rsid w:val="00D82212"/>
    <w:rsid w:val="00D82FE6"/>
    <w:rsid w:val="00DB5E7F"/>
    <w:rsid w:val="00DC0CA3"/>
    <w:rsid w:val="00DC423C"/>
    <w:rsid w:val="00DD18F1"/>
    <w:rsid w:val="00DD721F"/>
    <w:rsid w:val="00DE6F3F"/>
    <w:rsid w:val="00DF2C66"/>
    <w:rsid w:val="00DF536C"/>
    <w:rsid w:val="00E0647C"/>
    <w:rsid w:val="00E17E52"/>
    <w:rsid w:val="00E37FE1"/>
    <w:rsid w:val="00E43834"/>
    <w:rsid w:val="00E54477"/>
    <w:rsid w:val="00E94A76"/>
    <w:rsid w:val="00EC3573"/>
    <w:rsid w:val="00EC48B7"/>
    <w:rsid w:val="00ED17C9"/>
    <w:rsid w:val="00ED4A7B"/>
    <w:rsid w:val="00EE61B3"/>
    <w:rsid w:val="00F10A53"/>
    <w:rsid w:val="00F12359"/>
    <w:rsid w:val="00F36E65"/>
    <w:rsid w:val="00F51218"/>
    <w:rsid w:val="00F628A7"/>
    <w:rsid w:val="00F64277"/>
    <w:rsid w:val="00F9228C"/>
    <w:rsid w:val="00FD7C0F"/>
    <w:rsid w:val="00FE1E94"/>
    <w:rsid w:val="00FF57C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681"/>
    <w:rPr>
      <w:rFonts w:ascii="Times New Roman" w:eastAsia="Times New Roman" w:hAnsi="Times New Roman"/>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8D7681"/>
    <w:rPr>
      <w:color w:val="0000FF"/>
      <w:u w:val="single"/>
    </w:rPr>
  </w:style>
  <w:style w:type="paragraph" w:customStyle="1" w:styleId="ConsPlusNormal">
    <w:name w:val="ConsPlusNormal"/>
    <w:link w:val="ConsPlusNormal0"/>
    <w:uiPriority w:val="99"/>
    <w:rsid w:val="00A10582"/>
    <w:pPr>
      <w:widowControl w:val="0"/>
      <w:autoSpaceDE w:val="0"/>
      <w:autoSpaceDN w:val="0"/>
      <w:adjustRightInd w:val="0"/>
      <w:ind w:firstLine="720"/>
    </w:pPr>
    <w:rPr>
      <w:rFonts w:ascii="Arial" w:eastAsia="Times New Roman" w:hAnsi="Arial" w:cs="Arial"/>
      <w:sz w:val="20"/>
      <w:szCs w:val="20"/>
    </w:rPr>
  </w:style>
  <w:style w:type="character" w:customStyle="1" w:styleId="ConsPlusNormal0">
    <w:name w:val="ConsPlusNormal Знак"/>
    <w:basedOn w:val="DefaultParagraphFont"/>
    <w:link w:val="ConsPlusNormal"/>
    <w:uiPriority w:val="99"/>
    <w:locked/>
    <w:rsid w:val="00A10582"/>
    <w:rPr>
      <w:rFonts w:ascii="Arial" w:hAnsi="Arial" w:cs="Arial"/>
      <w:lang w:val="ru-RU" w:eastAsia="ru-RU"/>
    </w:rPr>
  </w:style>
  <w:style w:type="paragraph" w:styleId="Header">
    <w:name w:val="header"/>
    <w:basedOn w:val="Normal"/>
    <w:link w:val="HeaderChar"/>
    <w:uiPriority w:val="99"/>
    <w:rsid w:val="00152CC5"/>
    <w:pPr>
      <w:tabs>
        <w:tab w:val="center" w:pos="4677"/>
        <w:tab w:val="right" w:pos="9355"/>
      </w:tabs>
    </w:pPr>
  </w:style>
  <w:style w:type="character" w:customStyle="1" w:styleId="HeaderChar">
    <w:name w:val="Header Char"/>
    <w:basedOn w:val="DefaultParagraphFont"/>
    <w:link w:val="Header"/>
    <w:uiPriority w:val="99"/>
    <w:semiHidden/>
    <w:locked/>
    <w:rsid w:val="00163537"/>
    <w:rPr>
      <w:rFonts w:ascii="Times New Roman" w:hAnsi="Times New Roman" w:cs="Times New Roman"/>
      <w:sz w:val="28"/>
      <w:szCs w:val="28"/>
    </w:rPr>
  </w:style>
  <w:style w:type="character" w:styleId="PageNumber">
    <w:name w:val="page number"/>
    <w:basedOn w:val="DefaultParagraphFont"/>
    <w:uiPriority w:val="99"/>
    <w:rsid w:val="00152CC5"/>
  </w:style>
  <w:style w:type="paragraph" w:styleId="BalloonText">
    <w:name w:val="Balloon Text"/>
    <w:basedOn w:val="Normal"/>
    <w:link w:val="BalloonTextChar"/>
    <w:uiPriority w:val="99"/>
    <w:semiHidden/>
    <w:rsid w:val="00CA69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63537"/>
    <w:rPr>
      <w:rFonts w:ascii="Times New Roman" w:hAnsi="Times New Roman" w:cs="Times New Roman"/>
      <w:sz w:val="2"/>
      <w:szCs w:val="2"/>
    </w:rPr>
  </w:style>
</w:styles>
</file>

<file path=word/webSettings.xml><?xml version="1.0" encoding="utf-8"?>
<w:webSettings xmlns:r="http://schemas.openxmlformats.org/officeDocument/2006/relationships" xmlns:w="http://schemas.openxmlformats.org/wordprocessingml/2006/main">
  <w:divs>
    <w:div w:id="4237648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orole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2073</TotalTime>
  <Pages>35</Pages>
  <Words>13111</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Администратор</cp:lastModifiedBy>
  <cp:revision>87</cp:revision>
  <cp:lastPrinted>2014-04-10T07:48:00Z</cp:lastPrinted>
  <dcterms:created xsi:type="dcterms:W3CDTF">2014-02-17T10:28:00Z</dcterms:created>
  <dcterms:modified xsi:type="dcterms:W3CDTF">2014-04-29T07:04:00Z</dcterms:modified>
</cp:coreProperties>
</file>